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189" w:rsidRPr="00125CF0" w:rsidRDefault="006F2189" w:rsidP="006F2189">
      <w:pPr>
        <w:jc w:val="center"/>
        <w:rPr>
          <w:rFonts w:ascii="Calibri" w:hAnsi="Calibri"/>
          <w:b/>
          <w:sz w:val="28"/>
          <w:szCs w:val="32"/>
        </w:rPr>
      </w:pPr>
    </w:p>
    <w:p w:rsidR="006F2189" w:rsidRPr="004B1E36" w:rsidRDefault="00262E5E" w:rsidP="006F2189">
      <w:pPr>
        <w:ind w:left="7080" w:firstLine="708"/>
        <w:rPr>
          <w:rFonts w:ascii="Calibri" w:hAnsi="Calibri"/>
          <w:b/>
          <w:color w:val="000000" w:themeColor="text1"/>
          <w:sz w:val="32"/>
          <w:szCs w:val="36"/>
        </w:rPr>
      </w:pPr>
      <w:r>
        <w:rPr>
          <w:rFonts w:ascii="Calibri" w:hAnsi="Calibri"/>
          <w:color w:val="000000" w:themeColor="text1"/>
        </w:rPr>
        <w:t>12.02.2025</w:t>
      </w:r>
    </w:p>
    <w:p w:rsidR="006F2189" w:rsidRPr="00125CF0" w:rsidRDefault="006F2189" w:rsidP="006F2189">
      <w:pPr>
        <w:rPr>
          <w:rFonts w:ascii="Calibri" w:hAnsi="Calibri"/>
          <w:b/>
        </w:rPr>
      </w:pPr>
    </w:p>
    <w:p w:rsidR="006F2189" w:rsidRPr="00125CF0" w:rsidRDefault="006F2189" w:rsidP="006F2189">
      <w:pPr>
        <w:rPr>
          <w:rFonts w:ascii="Calibri" w:hAnsi="Calibri"/>
        </w:rPr>
      </w:pPr>
      <w:r w:rsidRPr="00125CF0">
        <w:rPr>
          <w:rFonts w:ascii="Calibri" w:hAnsi="Calibri"/>
          <w:b/>
        </w:rPr>
        <w:t>KONU</w:t>
      </w:r>
      <w:proofErr w:type="gramStart"/>
      <w:r w:rsidRPr="00125CF0">
        <w:rPr>
          <w:rFonts w:ascii="Calibri" w:hAnsi="Calibri"/>
          <w:b/>
        </w:rPr>
        <w:t>:</w:t>
      </w:r>
      <w:r w:rsidR="00F97CC9">
        <w:rPr>
          <w:rFonts w:ascii="Calibri" w:hAnsi="Calibri"/>
          <w:b/>
        </w:rPr>
        <w:t xml:space="preserve"> </w:t>
      </w:r>
      <w:r w:rsidR="003B1C4D">
        <w:rPr>
          <w:rFonts w:ascii="Calibri" w:hAnsi="Calibri"/>
          <w:b/>
        </w:rPr>
        <w:t xml:space="preserve"> </w:t>
      </w:r>
      <w:r w:rsidR="00262E5E">
        <w:rPr>
          <w:rFonts w:ascii="Calibri" w:hAnsi="Calibri"/>
          <w:b/>
          <w:color w:val="000000" w:themeColor="text1"/>
        </w:rPr>
        <w:t>…………………………………………………..</w:t>
      </w:r>
      <w:proofErr w:type="gramEnd"/>
      <w:r w:rsidR="00DF1643" w:rsidRPr="004B1E36">
        <w:rPr>
          <w:rFonts w:ascii="Calibri" w:hAnsi="Calibri"/>
          <w:bCs/>
          <w:color w:val="000000" w:themeColor="text1"/>
        </w:rPr>
        <w:t xml:space="preserve"> </w:t>
      </w:r>
      <w:r w:rsidRPr="004B1E36">
        <w:rPr>
          <w:rFonts w:ascii="Calibri" w:hAnsi="Calibri"/>
          <w:bCs/>
          <w:color w:val="000000" w:themeColor="text1"/>
        </w:rPr>
        <w:t xml:space="preserve"> </w:t>
      </w:r>
      <w:proofErr w:type="spellStart"/>
      <w:proofErr w:type="gramStart"/>
      <w:r w:rsidR="009A4855" w:rsidRPr="004B1E36">
        <w:rPr>
          <w:rFonts w:ascii="Calibri" w:hAnsi="Calibri"/>
          <w:color w:val="000000" w:themeColor="text1"/>
        </w:rPr>
        <w:t>Sürdürebilirlik</w:t>
      </w:r>
      <w:proofErr w:type="spellEnd"/>
      <w:r w:rsidR="009A4855">
        <w:rPr>
          <w:rFonts w:ascii="Calibri" w:hAnsi="Calibri"/>
        </w:rPr>
        <w:t xml:space="preserve"> </w:t>
      </w:r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Yönetim</w:t>
      </w:r>
      <w:proofErr w:type="spellEnd"/>
      <w:proofErr w:type="gram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Temsilcisi</w:t>
      </w:r>
      <w:proofErr w:type="spellEnd"/>
      <w:r w:rsidR="009A4855">
        <w:rPr>
          <w:rFonts w:ascii="Calibri" w:hAnsi="Calibri"/>
        </w:rPr>
        <w:t xml:space="preserve"> </w:t>
      </w:r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Komitesi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Ataması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Hk</w:t>
      </w:r>
      <w:proofErr w:type="spellEnd"/>
      <w:r w:rsidRPr="00125CF0">
        <w:rPr>
          <w:rFonts w:ascii="Calibri" w:hAnsi="Calibri"/>
        </w:rPr>
        <w:t xml:space="preserve">.             </w:t>
      </w:r>
    </w:p>
    <w:p w:rsidR="006F2189" w:rsidRPr="00125CF0" w:rsidRDefault="006F2189" w:rsidP="006F2189">
      <w:pPr>
        <w:rPr>
          <w:rFonts w:ascii="Calibri" w:hAnsi="Calibri"/>
        </w:rPr>
      </w:pPr>
    </w:p>
    <w:p w:rsidR="006F2189" w:rsidRDefault="006F2189" w:rsidP="00C5217D">
      <w:pPr>
        <w:jc w:val="both"/>
        <w:rPr>
          <w:rFonts w:ascii="Calibri" w:hAnsi="Calibri"/>
        </w:rPr>
      </w:pPr>
      <w:proofErr w:type="spellStart"/>
      <w:r w:rsidRPr="00125CF0">
        <w:rPr>
          <w:rFonts w:ascii="Calibri" w:hAnsi="Calibri"/>
        </w:rPr>
        <w:t>Şirketimizde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devam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etmekte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olan</w:t>
      </w:r>
      <w:proofErr w:type="spellEnd"/>
      <w:r w:rsidRPr="00125CF0">
        <w:rPr>
          <w:rFonts w:ascii="Calibri" w:hAnsi="Calibri"/>
        </w:rPr>
        <w:t xml:space="preserve"> </w:t>
      </w:r>
      <w:r w:rsidR="009A4855">
        <w:rPr>
          <w:rFonts w:ascii="Calibri" w:hAnsi="Calibri"/>
        </w:rPr>
        <w:t xml:space="preserve">GSTC </w:t>
      </w:r>
      <w:proofErr w:type="spellStart"/>
      <w:proofErr w:type="gramStart"/>
      <w:r w:rsidR="003B1C4D">
        <w:rPr>
          <w:rFonts w:ascii="Calibri" w:hAnsi="Calibri"/>
        </w:rPr>
        <w:t>Sürdürülebilirlik</w:t>
      </w:r>
      <w:proofErr w:type="spellEnd"/>
      <w:r w:rsidR="009A4855">
        <w:rPr>
          <w:rFonts w:ascii="Calibri" w:hAnsi="Calibri"/>
        </w:rPr>
        <w:t xml:space="preserve"> </w:t>
      </w:r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Yönetim</w:t>
      </w:r>
      <w:proofErr w:type="spellEnd"/>
      <w:proofErr w:type="gram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Sistem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çalışmalarını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Yönetim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adına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yürütmek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için</w:t>
      </w:r>
      <w:proofErr w:type="spellEnd"/>
      <w:r w:rsidR="00964A85">
        <w:rPr>
          <w:rFonts w:ascii="Calibri" w:hAnsi="Calibri"/>
        </w:rPr>
        <w:t xml:space="preserve"> </w:t>
      </w:r>
      <w:r w:rsidR="00262E5E">
        <w:rPr>
          <w:rFonts w:ascii="Calibri" w:hAnsi="Calibri"/>
          <w:color w:val="FF0000"/>
        </w:rPr>
        <w:t>…………………………………………………………………….</w:t>
      </w:r>
      <w:r w:rsidR="000A7272">
        <w:rPr>
          <w:rFonts w:ascii="Calibri" w:hAnsi="Calibri"/>
        </w:rPr>
        <w:t xml:space="preserve"> </w:t>
      </w:r>
      <w:proofErr w:type="spellStart"/>
      <w:r w:rsidR="009A4855">
        <w:rPr>
          <w:rFonts w:ascii="Calibri" w:hAnsi="Calibri"/>
        </w:rPr>
        <w:t>S</w:t>
      </w:r>
      <w:r w:rsidR="007F0C5F">
        <w:rPr>
          <w:rFonts w:ascii="Calibri" w:hAnsi="Calibri"/>
        </w:rPr>
        <w:t>ü</w:t>
      </w:r>
      <w:r w:rsidR="009A4855">
        <w:rPr>
          <w:rFonts w:ascii="Calibri" w:hAnsi="Calibri"/>
        </w:rPr>
        <w:t>rdürülebilirlik</w:t>
      </w:r>
      <w:r w:rsidR="007F0C5F">
        <w:rPr>
          <w:rFonts w:ascii="Calibri" w:hAnsi="Calibri"/>
        </w:rPr>
        <w:t>ten</w:t>
      </w:r>
      <w:proofErr w:type="spellEnd"/>
      <w:r w:rsidR="007F0C5F">
        <w:rPr>
          <w:rFonts w:ascii="Calibri" w:hAnsi="Calibri"/>
        </w:rPr>
        <w:t xml:space="preserve"> </w:t>
      </w:r>
      <w:proofErr w:type="spellStart"/>
      <w:r w:rsidR="007F0C5F">
        <w:rPr>
          <w:rFonts w:ascii="Calibri" w:hAnsi="Calibri"/>
        </w:rPr>
        <w:t>sorumlu</w:t>
      </w:r>
      <w:proofErr w:type="spellEnd"/>
      <w:r w:rsidR="007F0C5F">
        <w:rPr>
          <w:rFonts w:ascii="Calibri" w:hAnsi="Calibri"/>
        </w:rPr>
        <w:t xml:space="preserve"> </w:t>
      </w:r>
      <w:proofErr w:type="spellStart"/>
      <w:proofErr w:type="gramStart"/>
      <w:r w:rsidR="007F0C5F">
        <w:rPr>
          <w:rFonts w:ascii="Calibri" w:hAnsi="Calibri"/>
        </w:rPr>
        <w:t>kişi</w:t>
      </w:r>
      <w:proofErr w:type="spellEnd"/>
      <w:proofErr w:type="gramEnd"/>
      <w:r w:rsidR="007F0C5F">
        <w:rPr>
          <w:rFonts w:ascii="Calibri" w:hAnsi="Calibri"/>
        </w:rPr>
        <w:t xml:space="preserve"> </w:t>
      </w:r>
      <w:proofErr w:type="spellStart"/>
      <w:r w:rsidR="007F0C5F">
        <w:rPr>
          <w:rFonts w:ascii="Calibri" w:hAnsi="Calibri"/>
        </w:rPr>
        <w:t>olarak</w:t>
      </w:r>
      <w:proofErr w:type="spellEnd"/>
      <w:r w:rsidR="007F0C5F">
        <w:rPr>
          <w:rFonts w:ascii="Calibri" w:hAnsi="Calibri"/>
        </w:rPr>
        <w:t xml:space="preserve"> </w:t>
      </w:r>
      <w:proofErr w:type="spellStart"/>
      <w:r w:rsidR="007F0C5F">
        <w:rPr>
          <w:rFonts w:ascii="Calibri" w:hAnsi="Calibri"/>
        </w:rPr>
        <w:t>atanmıştır</w:t>
      </w:r>
      <w:proofErr w:type="spellEnd"/>
      <w:r w:rsidR="007F0C5F">
        <w:rPr>
          <w:rFonts w:ascii="Calibri" w:hAnsi="Calibri"/>
        </w:rPr>
        <w:t xml:space="preserve">. </w:t>
      </w:r>
      <w:proofErr w:type="spellStart"/>
      <w:proofErr w:type="gramStart"/>
      <w:r w:rsidR="007F0C5F">
        <w:rPr>
          <w:rFonts w:ascii="Calibri" w:hAnsi="Calibri"/>
        </w:rPr>
        <w:t>Sürdürülebilirlik</w:t>
      </w:r>
      <w:proofErr w:type="spellEnd"/>
      <w:r w:rsidR="007F0C5F">
        <w:rPr>
          <w:rFonts w:ascii="Calibri" w:hAnsi="Calibri"/>
        </w:rPr>
        <w:t xml:space="preserve">  </w:t>
      </w:r>
      <w:proofErr w:type="spellStart"/>
      <w:r w:rsidRPr="00125CF0">
        <w:rPr>
          <w:rFonts w:ascii="Calibri" w:hAnsi="Calibri"/>
        </w:rPr>
        <w:t>Yönetim</w:t>
      </w:r>
      <w:proofErr w:type="spellEnd"/>
      <w:proofErr w:type="gram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Temsilcisi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olarak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="007F0C5F">
        <w:rPr>
          <w:rFonts w:ascii="Calibri" w:hAnsi="Calibri"/>
        </w:rPr>
        <w:t>anılacaktır</w:t>
      </w:r>
      <w:proofErr w:type="spellEnd"/>
      <w:r w:rsidR="007F0C5F">
        <w:rPr>
          <w:rFonts w:ascii="Calibri" w:hAnsi="Calibri"/>
        </w:rPr>
        <w:t>.</w:t>
      </w:r>
    </w:p>
    <w:p w:rsidR="00C5217D" w:rsidRPr="00125CF0" w:rsidRDefault="00C5217D" w:rsidP="00C5217D">
      <w:pPr>
        <w:ind w:left="708"/>
        <w:jc w:val="both"/>
        <w:rPr>
          <w:rFonts w:ascii="Calibri" w:hAnsi="Calibri"/>
        </w:rPr>
      </w:pPr>
    </w:p>
    <w:p w:rsidR="006F2189" w:rsidRDefault="003B1C4D" w:rsidP="00C5217D">
      <w:pPr>
        <w:jc w:val="both"/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Sürdürülebilirlik</w:t>
      </w:r>
      <w:proofErr w:type="spellEnd"/>
      <w:r w:rsidR="009A4855">
        <w:rPr>
          <w:rFonts w:ascii="Calibri" w:hAnsi="Calibri"/>
        </w:rPr>
        <w:t xml:space="preserve"> 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faaliyetleri</w:t>
      </w:r>
      <w:proofErr w:type="spellEnd"/>
      <w:proofErr w:type="gramEnd"/>
      <w:r w:rsidR="006F2189" w:rsidRPr="00125CF0">
        <w:rPr>
          <w:rFonts w:ascii="Calibri" w:hAnsi="Calibri"/>
        </w:rPr>
        <w:t xml:space="preserve">, </w:t>
      </w:r>
      <w:proofErr w:type="spellStart"/>
      <w:r w:rsidR="006F2189" w:rsidRPr="00125CF0">
        <w:rPr>
          <w:rFonts w:ascii="Calibri" w:hAnsi="Calibri"/>
        </w:rPr>
        <w:t>kuruluşun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farklı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bölümlerinden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uygun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rolleri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ve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iş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fonksiyonları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tarafından</w:t>
      </w:r>
      <w:proofErr w:type="spellEnd"/>
      <w:r w:rsidR="006F2189" w:rsidRPr="00125CF0">
        <w:rPr>
          <w:rFonts w:ascii="Calibri" w:hAnsi="Calibri"/>
        </w:rPr>
        <w:t xml:space="preserve"> da </w:t>
      </w:r>
      <w:proofErr w:type="spellStart"/>
      <w:r w:rsidR="006F2189" w:rsidRPr="00125CF0">
        <w:rPr>
          <w:rFonts w:ascii="Calibri" w:hAnsi="Calibri"/>
        </w:rPr>
        <w:t>yönetilecek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olup</w:t>
      </w:r>
      <w:proofErr w:type="spellEnd"/>
      <w:r w:rsidR="006F2189" w:rsidRPr="00125CF0">
        <w:rPr>
          <w:rFonts w:ascii="Calibri" w:hAnsi="Calibri"/>
        </w:rPr>
        <w:t xml:space="preserve"> </w:t>
      </w:r>
    </w:p>
    <w:p w:rsidR="00C5217D" w:rsidRPr="00125CF0" w:rsidRDefault="00C5217D" w:rsidP="00C5217D">
      <w:pPr>
        <w:jc w:val="both"/>
        <w:rPr>
          <w:rFonts w:ascii="Calibri" w:hAnsi="Calibri"/>
        </w:rPr>
      </w:pPr>
    </w:p>
    <w:p w:rsidR="006F2189" w:rsidRPr="00932ED1" w:rsidRDefault="00262E5E" w:rsidP="00C5217D">
      <w:pPr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………………………………….</w:t>
      </w:r>
      <w:r w:rsidR="00E458BE">
        <w:rPr>
          <w:rFonts w:ascii="Calibri" w:hAnsi="Calibri"/>
        </w:rPr>
        <w:t xml:space="preserve">  </w:t>
      </w:r>
      <w:r w:rsidR="00EF5EE0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  </w:t>
      </w:r>
      <w:r w:rsidRPr="00932ED1">
        <w:rPr>
          <w:rFonts w:ascii="Calibri" w:hAnsi="Calibri"/>
        </w:rPr>
        <w:t>SÜRÜDÜRÜLEBİLİRLİK</w:t>
      </w:r>
      <w:r w:rsidR="009A4855" w:rsidRPr="00932ED1">
        <w:rPr>
          <w:rFonts w:ascii="Calibri" w:hAnsi="Calibri"/>
        </w:rPr>
        <w:t xml:space="preserve"> YÖNETİ</w:t>
      </w:r>
      <w:r w:rsidR="001E3AF0" w:rsidRPr="00932ED1">
        <w:rPr>
          <w:rFonts w:ascii="Calibri" w:hAnsi="Calibri"/>
        </w:rPr>
        <w:t>CİSİ</w:t>
      </w:r>
    </w:p>
    <w:p w:rsidR="006F2189" w:rsidRPr="00932ED1" w:rsidRDefault="00262E5E" w:rsidP="006F2189">
      <w:pPr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………………………………….       RESEPSİYON</w:t>
      </w:r>
      <w:r w:rsidR="006F2189" w:rsidRPr="00932ED1">
        <w:rPr>
          <w:rFonts w:ascii="Calibri" w:hAnsi="Calibri"/>
        </w:rPr>
        <w:t xml:space="preserve"> - </w:t>
      </w:r>
      <w:r w:rsidR="009A4855" w:rsidRPr="00932ED1">
        <w:rPr>
          <w:rFonts w:ascii="Calibri" w:hAnsi="Calibri"/>
        </w:rPr>
        <w:t>SYS</w:t>
      </w:r>
      <w:r w:rsidR="006F2189" w:rsidRPr="00932ED1">
        <w:rPr>
          <w:rFonts w:ascii="Calibri" w:hAnsi="Calibri"/>
        </w:rPr>
        <w:t xml:space="preserve"> </w:t>
      </w:r>
      <w:proofErr w:type="spellStart"/>
      <w:r w:rsidR="006F2189" w:rsidRPr="00932ED1">
        <w:rPr>
          <w:rFonts w:ascii="Calibri" w:hAnsi="Calibri"/>
        </w:rPr>
        <w:t>Ekip</w:t>
      </w:r>
      <w:proofErr w:type="spellEnd"/>
      <w:r w:rsidR="006F2189" w:rsidRPr="00932ED1">
        <w:rPr>
          <w:rFonts w:ascii="Calibri" w:hAnsi="Calibri"/>
        </w:rPr>
        <w:t xml:space="preserve"> </w:t>
      </w:r>
      <w:proofErr w:type="spellStart"/>
      <w:r w:rsidR="006F2189" w:rsidRPr="00932ED1">
        <w:rPr>
          <w:rFonts w:ascii="Calibri" w:hAnsi="Calibri"/>
        </w:rPr>
        <w:t>Üyesi</w:t>
      </w:r>
      <w:proofErr w:type="spellEnd"/>
    </w:p>
    <w:p w:rsidR="006F2189" w:rsidRDefault="00262E5E" w:rsidP="006F2189">
      <w:pPr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 </w:t>
      </w:r>
      <w:r w:rsidR="003B1C4D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    HK</w:t>
      </w:r>
      <w:r w:rsidR="006F2189" w:rsidRPr="00932ED1">
        <w:rPr>
          <w:rFonts w:ascii="Calibri" w:hAnsi="Calibri"/>
        </w:rPr>
        <w:t xml:space="preserve"> - </w:t>
      </w:r>
      <w:r w:rsidR="009A4855" w:rsidRPr="00932ED1">
        <w:rPr>
          <w:rFonts w:ascii="Calibri" w:hAnsi="Calibri"/>
        </w:rPr>
        <w:t>SYS</w:t>
      </w:r>
      <w:r w:rsidR="006F2189" w:rsidRPr="00932ED1">
        <w:rPr>
          <w:rFonts w:ascii="Calibri" w:hAnsi="Calibri"/>
        </w:rPr>
        <w:t xml:space="preserve"> </w:t>
      </w:r>
      <w:proofErr w:type="spellStart"/>
      <w:r w:rsidR="006F2189" w:rsidRPr="00932ED1">
        <w:rPr>
          <w:rFonts w:ascii="Calibri" w:hAnsi="Calibri"/>
        </w:rPr>
        <w:t>Ekip</w:t>
      </w:r>
      <w:proofErr w:type="spellEnd"/>
      <w:r w:rsidR="006F2189" w:rsidRPr="00932ED1">
        <w:rPr>
          <w:rFonts w:ascii="Calibri" w:hAnsi="Calibri"/>
        </w:rPr>
        <w:t xml:space="preserve"> </w:t>
      </w:r>
      <w:proofErr w:type="spellStart"/>
      <w:r w:rsidR="006F2189" w:rsidRPr="00932ED1">
        <w:rPr>
          <w:rFonts w:ascii="Calibri" w:hAnsi="Calibri"/>
        </w:rPr>
        <w:t>Üyesi</w:t>
      </w:r>
      <w:proofErr w:type="spellEnd"/>
    </w:p>
    <w:p w:rsidR="003B1C4D" w:rsidRDefault="00262E5E" w:rsidP="003B1C4D">
      <w:pPr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</w:t>
      </w:r>
      <w:r w:rsidR="003B1C4D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    </w:t>
      </w:r>
      <w:r w:rsidR="003B1C4D">
        <w:rPr>
          <w:rFonts w:ascii="Calibri" w:hAnsi="Calibri"/>
        </w:rPr>
        <w:t xml:space="preserve"> </w:t>
      </w:r>
      <w:r>
        <w:rPr>
          <w:rFonts w:ascii="Calibri" w:hAnsi="Calibri"/>
        </w:rPr>
        <w:t>TEKNİK</w:t>
      </w:r>
      <w:bookmarkStart w:id="0" w:name="_GoBack"/>
      <w:bookmarkEnd w:id="0"/>
      <w:r w:rsidR="003B1C4D" w:rsidRPr="00932ED1">
        <w:rPr>
          <w:rFonts w:ascii="Calibri" w:hAnsi="Calibri"/>
        </w:rPr>
        <w:t xml:space="preserve"> - SYS </w:t>
      </w:r>
      <w:proofErr w:type="spellStart"/>
      <w:r w:rsidR="003B1C4D" w:rsidRPr="00932ED1">
        <w:rPr>
          <w:rFonts w:ascii="Calibri" w:hAnsi="Calibri"/>
        </w:rPr>
        <w:t>Ekip</w:t>
      </w:r>
      <w:proofErr w:type="spellEnd"/>
      <w:r w:rsidR="003B1C4D" w:rsidRPr="00932ED1">
        <w:rPr>
          <w:rFonts w:ascii="Calibri" w:hAnsi="Calibri"/>
        </w:rPr>
        <w:t xml:space="preserve"> </w:t>
      </w:r>
      <w:proofErr w:type="spellStart"/>
      <w:r w:rsidR="003B1C4D" w:rsidRPr="00932ED1">
        <w:rPr>
          <w:rFonts w:ascii="Calibri" w:hAnsi="Calibri"/>
        </w:rPr>
        <w:t>Üyesi</w:t>
      </w:r>
      <w:proofErr w:type="spellEnd"/>
    </w:p>
    <w:p w:rsidR="003B1C4D" w:rsidRDefault="003B1C4D" w:rsidP="006F2189">
      <w:pPr>
        <w:ind w:firstLine="708"/>
        <w:jc w:val="both"/>
        <w:rPr>
          <w:rFonts w:ascii="Calibri" w:hAnsi="Calibri"/>
        </w:rPr>
      </w:pPr>
    </w:p>
    <w:p w:rsidR="003B1C4D" w:rsidRDefault="003B1C4D" w:rsidP="006F2189">
      <w:pPr>
        <w:ind w:firstLine="708"/>
        <w:jc w:val="both"/>
        <w:rPr>
          <w:rFonts w:ascii="Calibri" w:hAnsi="Calibri"/>
        </w:rPr>
      </w:pPr>
    </w:p>
    <w:p w:rsidR="006F2189" w:rsidRPr="00125CF0" w:rsidRDefault="009A4855" w:rsidP="00C5217D">
      <w:pPr>
        <w:jc w:val="both"/>
        <w:rPr>
          <w:rFonts w:ascii="Calibri" w:hAnsi="Calibri"/>
        </w:rPr>
      </w:pPr>
      <w:r>
        <w:rPr>
          <w:rFonts w:ascii="Calibri" w:hAnsi="Calibri"/>
        </w:rPr>
        <w:t>SYS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Komitesi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olarak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atanmıştır</w:t>
      </w:r>
      <w:proofErr w:type="spellEnd"/>
      <w:r w:rsidR="006F2189" w:rsidRPr="00125CF0">
        <w:rPr>
          <w:rFonts w:ascii="Calibri" w:hAnsi="Calibri"/>
        </w:rPr>
        <w:t xml:space="preserve">. Bu </w:t>
      </w:r>
      <w:proofErr w:type="spellStart"/>
      <w:r w:rsidR="006F2189" w:rsidRPr="00125CF0">
        <w:rPr>
          <w:rFonts w:ascii="Calibri" w:hAnsi="Calibri"/>
        </w:rPr>
        <w:t>Komite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ve</w:t>
      </w:r>
      <w:proofErr w:type="spellEnd"/>
      <w:r w:rsidR="006F2189" w:rsidRPr="00125CF0">
        <w:rPr>
          <w:rFonts w:ascii="Calibri" w:hAnsi="Calibri"/>
        </w:rPr>
        <w:t xml:space="preserve"> </w:t>
      </w:r>
      <w:r>
        <w:rPr>
          <w:rFonts w:ascii="Calibri" w:hAnsi="Calibri"/>
        </w:rPr>
        <w:t>SYS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Yönetim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Temsilcisi</w:t>
      </w:r>
      <w:proofErr w:type="spellEnd"/>
      <w:r w:rsidR="005F6B6A">
        <w:rPr>
          <w:rFonts w:ascii="Calibri" w:hAnsi="Calibri"/>
        </w:rPr>
        <w:t xml:space="preserve"> </w:t>
      </w:r>
      <w:proofErr w:type="spellStart"/>
      <w:r w:rsidR="005F6B6A">
        <w:rPr>
          <w:rFonts w:ascii="Calibri" w:hAnsi="Calibri"/>
        </w:rPr>
        <w:t>ve</w:t>
      </w:r>
      <w:proofErr w:type="spellEnd"/>
      <w:r w:rsidR="005F6B6A">
        <w:rPr>
          <w:rFonts w:ascii="Calibri" w:hAnsi="Calibri"/>
        </w:rPr>
        <w:t xml:space="preserve"> </w:t>
      </w:r>
      <w:proofErr w:type="spellStart"/>
      <w:r w:rsidR="005F6B6A">
        <w:rPr>
          <w:rFonts w:ascii="Calibri" w:hAnsi="Calibri"/>
        </w:rPr>
        <w:t>komite</w:t>
      </w:r>
      <w:proofErr w:type="spellEnd"/>
      <w:r w:rsidR="005F6B6A">
        <w:rPr>
          <w:rFonts w:ascii="Calibri" w:hAnsi="Calibri"/>
        </w:rPr>
        <w:t xml:space="preserve"> </w:t>
      </w:r>
      <w:proofErr w:type="spellStart"/>
      <w:r w:rsidR="005F6B6A">
        <w:rPr>
          <w:rFonts w:ascii="Calibri" w:hAnsi="Calibri"/>
        </w:rPr>
        <w:t>üyelerinin</w:t>
      </w:r>
      <w:proofErr w:type="spellEnd"/>
      <w:r w:rsidR="005F6B6A">
        <w:rPr>
          <w:rFonts w:ascii="Calibri" w:hAnsi="Calibri"/>
        </w:rPr>
        <w:t xml:space="preserve"> </w:t>
      </w:r>
      <w:proofErr w:type="spellStart"/>
      <w:r w:rsidR="005F6B6A">
        <w:rPr>
          <w:rFonts w:ascii="Calibri" w:hAnsi="Calibri"/>
        </w:rPr>
        <w:t>görev</w:t>
      </w:r>
      <w:proofErr w:type="spellEnd"/>
      <w:r w:rsidR="005F6B6A">
        <w:rPr>
          <w:rFonts w:ascii="Calibri" w:hAnsi="Calibri"/>
        </w:rPr>
        <w:t xml:space="preserve"> </w:t>
      </w:r>
      <w:proofErr w:type="spellStart"/>
      <w:r w:rsidR="005F6B6A">
        <w:rPr>
          <w:rFonts w:ascii="Calibri" w:hAnsi="Calibri"/>
        </w:rPr>
        <w:t>tanımları</w:t>
      </w:r>
      <w:proofErr w:type="spellEnd"/>
      <w:r w:rsidR="006F2189" w:rsidRPr="00125CF0">
        <w:rPr>
          <w:rFonts w:ascii="Calibri" w:hAnsi="Calibri"/>
        </w:rPr>
        <w:t>;</w:t>
      </w:r>
    </w:p>
    <w:p w:rsidR="006F2189" w:rsidRPr="00125CF0" w:rsidRDefault="006F2189" w:rsidP="006F2189">
      <w:pPr>
        <w:ind w:firstLine="708"/>
        <w:jc w:val="both"/>
        <w:rPr>
          <w:rFonts w:ascii="Calibri" w:hAnsi="Calibri"/>
        </w:rPr>
      </w:pPr>
    </w:p>
    <w:p w:rsidR="006F2189" w:rsidRPr="00125CF0" w:rsidRDefault="009A4855" w:rsidP="006F2189">
      <w:pPr>
        <w:numPr>
          <w:ilvl w:val="0"/>
          <w:numId w:val="15"/>
        </w:num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Sürdürülebilirlik</w:t>
      </w:r>
      <w:proofErr w:type="spellEnd"/>
      <w:r>
        <w:rPr>
          <w:rFonts w:ascii="Calibri" w:hAnsi="Calibri"/>
        </w:rPr>
        <w:t xml:space="preserve"> 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Yönetim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Sisteminin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oluşturulması</w:t>
      </w:r>
      <w:proofErr w:type="spellEnd"/>
      <w:r w:rsidR="006F2189" w:rsidRPr="00125CF0">
        <w:rPr>
          <w:rFonts w:ascii="Calibri" w:hAnsi="Calibri"/>
        </w:rPr>
        <w:t>,</w:t>
      </w:r>
    </w:p>
    <w:p w:rsidR="006F2189" w:rsidRPr="00125CF0" w:rsidRDefault="009A4855" w:rsidP="006F2189">
      <w:pPr>
        <w:numPr>
          <w:ilvl w:val="0"/>
          <w:numId w:val="15"/>
        </w:num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Sürdürülebilirlik</w:t>
      </w:r>
      <w:proofErr w:type="spellEnd"/>
      <w:r>
        <w:rPr>
          <w:rFonts w:ascii="Calibri" w:hAnsi="Calibri"/>
        </w:rPr>
        <w:t xml:space="preserve"> 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Yönetim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Sistemi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için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gerekli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proseslerin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oluşturulması</w:t>
      </w:r>
      <w:proofErr w:type="spellEnd"/>
      <w:r w:rsidR="006F2189" w:rsidRPr="00125CF0">
        <w:rPr>
          <w:rFonts w:ascii="Calibri" w:hAnsi="Calibri"/>
        </w:rPr>
        <w:t>, (</w:t>
      </w:r>
      <w:proofErr w:type="spellStart"/>
      <w:r w:rsidR="006F2189" w:rsidRPr="00125CF0">
        <w:rPr>
          <w:rFonts w:ascii="Calibri" w:hAnsi="Calibri"/>
        </w:rPr>
        <w:t>İç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tetkik</w:t>
      </w:r>
      <w:proofErr w:type="spellEnd"/>
      <w:r w:rsidR="006F2189" w:rsidRPr="00125CF0">
        <w:rPr>
          <w:rFonts w:ascii="Calibri" w:hAnsi="Calibri"/>
        </w:rPr>
        <w:t xml:space="preserve">, </w:t>
      </w:r>
      <w:proofErr w:type="spellStart"/>
      <w:r w:rsidR="006F2189" w:rsidRPr="00125CF0">
        <w:rPr>
          <w:rFonts w:ascii="Calibri" w:hAnsi="Calibri"/>
        </w:rPr>
        <w:t>Düzeltici</w:t>
      </w:r>
      <w:proofErr w:type="spellEnd"/>
      <w:r w:rsidR="006F2189" w:rsidRPr="00125CF0">
        <w:rPr>
          <w:rFonts w:ascii="Calibri" w:hAnsi="Calibri"/>
        </w:rPr>
        <w:t>-</w:t>
      </w:r>
      <w:r>
        <w:rPr>
          <w:rFonts w:ascii="Calibri" w:hAnsi="Calibri"/>
        </w:rPr>
        <w:t xml:space="preserve"> 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Faaliyetler</w:t>
      </w:r>
      <w:proofErr w:type="spellEnd"/>
      <w:r w:rsidR="006F2189" w:rsidRPr="00125CF0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Risk </w:t>
      </w:r>
      <w:proofErr w:type="spellStart"/>
      <w:r>
        <w:rPr>
          <w:rFonts w:ascii="Calibri" w:hAnsi="Calibri"/>
        </w:rPr>
        <w:t>analizi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müşteri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ilişkileri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Satınalma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çevre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yönetimi</w:t>
      </w:r>
      <w:proofErr w:type="spellEnd"/>
      <w:r>
        <w:rPr>
          <w:rFonts w:ascii="Calibri" w:hAnsi="Calibri"/>
        </w:rPr>
        <w:t xml:space="preserve"> ,</w:t>
      </w:r>
      <w:proofErr w:type="spellStart"/>
      <w:r w:rsidR="006F2189" w:rsidRPr="00125CF0">
        <w:rPr>
          <w:rFonts w:ascii="Calibri" w:hAnsi="Calibri"/>
        </w:rPr>
        <w:t>Yönetim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Gözden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Geçirmesi</w:t>
      </w:r>
      <w:proofErr w:type="spellEnd"/>
      <w:r w:rsidR="006F2189" w:rsidRPr="00125CF0">
        <w:rPr>
          <w:rFonts w:ascii="Calibri" w:hAnsi="Calibri"/>
        </w:rPr>
        <w:t xml:space="preserve"> vb.) </w:t>
      </w:r>
      <w:proofErr w:type="spellStart"/>
      <w:r w:rsidR="006F2189" w:rsidRPr="00125CF0">
        <w:rPr>
          <w:rFonts w:ascii="Calibri" w:hAnsi="Calibri"/>
        </w:rPr>
        <w:t>uygulanması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ve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sürekliliğinin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sağlanması</w:t>
      </w:r>
      <w:proofErr w:type="spellEnd"/>
      <w:r w:rsidR="006F2189" w:rsidRPr="00125CF0">
        <w:rPr>
          <w:rFonts w:ascii="Calibri" w:hAnsi="Calibri"/>
        </w:rPr>
        <w:t>,</w:t>
      </w:r>
    </w:p>
    <w:p w:rsidR="006F2189" w:rsidRPr="00125CF0" w:rsidRDefault="003B1C4D" w:rsidP="006F2189">
      <w:pPr>
        <w:numPr>
          <w:ilvl w:val="0"/>
          <w:numId w:val="15"/>
        </w:num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Sür</w:t>
      </w:r>
      <w:r w:rsidR="009A4855">
        <w:rPr>
          <w:rFonts w:ascii="Calibri" w:hAnsi="Calibri"/>
        </w:rPr>
        <w:t>dürülebilirlik</w:t>
      </w:r>
      <w:proofErr w:type="spellEnd"/>
      <w:r w:rsidR="009A4855">
        <w:rPr>
          <w:rFonts w:ascii="Calibri" w:hAnsi="Calibri"/>
        </w:rPr>
        <w:t xml:space="preserve"> 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yönetim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sisteminin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genel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gidişatı</w:t>
      </w:r>
      <w:proofErr w:type="spellEnd"/>
      <w:r w:rsidR="006F2189" w:rsidRPr="00125CF0">
        <w:rPr>
          <w:rFonts w:ascii="Calibri" w:hAnsi="Calibri"/>
        </w:rPr>
        <w:t xml:space="preserve">, </w:t>
      </w:r>
      <w:proofErr w:type="spellStart"/>
      <w:r w:rsidR="006F2189" w:rsidRPr="00125CF0">
        <w:rPr>
          <w:rFonts w:ascii="Calibri" w:hAnsi="Calibri"/>
        </w:rPr>
        <w:t>uygun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ve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eksik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yönleri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ve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9A4855">
        <w:rPr>
          <w:rFonts w:ascii="Calibri" w:hAnsi="Calibri"/>
        </w:rPr>
        <w:t>Sürdürülebilirlik</w:t>
      </w:r>
      <w:proofErr w:type="spellEnd"/>
      <w:r w:rsidR="009A4855">
        <w:rPr>
          <w:rFonts w:ascii="Calibri" w:hAnsi="Calibri"/>
        </w:rPr>
        <w:t xml:space="preserve"> 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yönetim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sistemi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için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gerekli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ihtiyaçların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üst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yönetime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rapor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edilmesi</w:t>
      </w:r>
      <w:proofErr w:type="spellEnd"/>
      <w:r w:rsidR="006F2189" w:rsidRPr="00125CF0">
        <w:rPr>
          <w:rFonts w:ascii="Calibri" w:hAnsi="Calibri"/>
        </w:rPr>
        <w:t>,</w:t>
      </w:r>
    </w:p>
    <w:p w:rsidR="006F2189" w:rsidRPr="00125CF0" w:rsidRDefault="006F2189" w:rsidP="006F2189">
      <w:pPr>
        <w:numPr>
          <w:ilvl w:val="0"/>
          <w:numId w:val="15"/>
        </w:numPr>
        <w:jc w:val="both"/>
        <w:rPr>
          <w:rFonts w:ascii="Calibri" w:hAnsi="Calibri"/>
        </w:rPr>
      </w:pPr>
      <w:proofErr w:type="spellStart"/>
      <w:r w:rsidRPr="00125CF0">
        <w:rPr>
          <w:rFonts w:ascii="Calibri" w:hAnsi="Calibri"/>
        </w:rPr>
        <w:t>Müşteri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şartlarının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bilincinde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olunmasının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tüm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kuruluş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genelinde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sağlanmaya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çalışılması</w:t>
      </w:r>
      <w:proofErr w:type="spellEnd"/>
      <w:r w:rsidRPr="00125CF0">
        <w:rPr>
          <w:rFonts w:ascii="Calibri" w:hAnsi="Calibri"/>
        </w:rPr>
        <w:t>,</w:t>
      </w:r>
    </w:p>
    <w:p w:rsidR="006F2189" w:rsidRDefault="003B1C4D" w:rsidP="006F2189">
      <w:pPr>
        <w:numPr>
          <w:ilvl w:val="0"/>
          <w:numId w:val="15"/>
        </w:num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Sürdürülebilirlik</w:t>
      </w:r>
      <w:proofErr w:type="spellEnd"/>
      <w:r w:rsidR="009A4855">
        <w:rPr>
          <w:rFonts w:ascii="Calibri" w:hAnsi="Calibri"/>
        </w:rPr>
        <w:t xml:space="preserve"> </w:t>
      </w:r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Sisteminin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iyileştirilmesi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ve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geliştirilmesinin</w:t>
      </w:r>
      <w:proofErr w:type="spellEnd"/>
      <w:r w:rsidR="006F2189" w:rsidRPr="00125CF0">
        <w:rPr>
          <w:rFonts w:ascii="Calibri" w:hAnsi="Calibri"/>
        </w:rPr>
        <w:t xml:space="preserve"> </w:t>
      </w:r>
      <w:proofErr w:type="spellStart"/>
      <w:r w:rsidR="006F2189" w:rsidRPr="00125CF0">
        <w:rPr>
          <w:rFonts w:ascii="Calibri" w:hAnsi="Calibri"/>
        </w:rPr>
        <w:t>sağlanması</w:t>
      </w:r>
      <w:proofErr w:type="spellEnd"/>
      <w:r w:rsidR="006F2189" w:rsidRPr="00125CF0">
        <w:rPr>
          <w:rFonts w:ascii="Calibri" w:hAnsi="Calibri"/>
        </w:rPr>
        <w:t xml:space="preserve">, </w:t>
      </w:r>
    </w:p>
    <w:p w:rsidR="00947C75" w:rsidRDefault="00947C75" w:rsidP="00947C75">
      <w:pPr>
        <w:jc w:val="both"/>
        <w:rPr>
          <w:rFonts w:ascii="Calibri" w:hAnsi="Calibri"/>
        </w:rPr>
      </w:pPr>
    </w:p>
    <w:p w:rsidR="00947C75" w:rsidRPr="00947C75" w:rsidRDefault="00947C75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 w:rsidRPr="00947C75">
        <w:rPr>
          <w:rFonts w:ascii="Calibri" w:hAnsi="Calibri"/>
        </w:rPr>
        <w:t>Mülkün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sürdürülebilirlik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çabalarını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şirketinizin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politikaları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hedefleriyle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uyumlu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bir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şekilde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yönetmek</w:t>
      </w:r>
      <w:proofErr w:type="spellEnd"/>
      <w:r w:rsidRPr="00947C75">
        <w:rPr>
          <w:rFonts w:ascii="Calibri" w:hAnsi="Calibri"/>
        </w:rPr>
        <w:t xml:space="preserve">. </w:t>
      </w:r>
    </w:p>
    <w:p w:rsidR="00947C75" w:rsidRPr="00947C75" w:rsidRDefault="00947C75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 w:rsidRPr="00947C75">
        <w:rPr>
          <w:rFonts w:ascii="Calibri" w:hAnsi="Calibri"/>
        </w:rPr>
        <w:t>Sürdürülebilirlik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eğilimleri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çevresel</w:t>
      </w:r>
      <w:proofErr w:type="spellEnd"/>
      <w:r w:rsidRPr="00947C75">
        <w:rPr>
          <w:rFonts w:ascii="Calibri" w:hAnsi="Calibri"/>
        </w:rPr>
        <w:t xml:space="preserve">, </w:t>
      </w:r>
      <w:proofErr w:type="spellStart"/>
      <w:r w:rsidRPr="00947C75">
        <w:rPr>
          <w:rFonts w:ascii="Calibri" w:hAnsi="Calibri"/>
        </w:rPr>
        <w:t>sosyal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kurumsal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yönetişimle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ilgili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tüm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geçerli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mevzuat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hakkında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farkındalık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geliştirmek</w:t>
      </w:r>
      <w:proofErr w:type="spellEnd"/>
      <w:r w:rsidRPr="00947C75">
        <w:rPr>
          <w:rFonts w:ascii="Calibri" w:hAnsi="Calibri"/>
        </w:rPr>
        <w:t xml:space="preserve">. </w:t>
      </w:r>
    </w:p>
    <w:p w:rsidR="00947C75" w:rsidRPr="00947C75" w:rsidRDefault="00947C75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 w:rsidRPr="00947C75">
        <w:rPr>
          <w:rFonts w:ascii="Calibri" w:hAnsi="Calibri"/>
        </w:rPr>
        <w:t>Personeli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konukları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tesisin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sürdürülebilirlik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çabalarına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katılmaya</w:t>
      </w:r>
      <w:proofErr w:type="spellEnd"/>
      <w:r w:rsidRPr="00947C75">
        <w:rPr>
          <w:rFonts w:ascii="Calibri" w:hAnsi="Calibri"/>
        </w:rPr>
        <w:t xml:space="preserve"> motive </w:t>
      </w:r>
      <w:proofErr w:type="spellStart"/>
      <w:r w:rsidRPr="00947C75">
        <w:rPr>
          <w:rFonts w:ascii="Calibri" w:hAnsi="Calibri"/>
        </w:rPr>
        <w:t>etmek</w:t>
      </w:r>
      <w:proofErr w:type="spellEnd"/>
      <w:r w:rsidRPr="00947C75">
        <w:rPr>
          <w:rFonts w:ascii="Calibri" w:hAnsi="Calibri"/>
        </w:rPr>
        <w:t>.</w:t>
      </w:r>
    </w:p>
    <w:p w:rsidR="00947C75" w:rsidRPr="00947C75" w:rsidRDefault="00947C75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 w:rsidRPr="00947C75">
        <w:rPr>
          <w:rFonts w:ascii="Calibri" w:hAnsi="Calibri"/>
        </w:rPr>
        <w:t>Kardeş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mülklerle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en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iyi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uygulamaların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değişimi</w:t>
      </w:r>
      <w:proofErr w:type="spellEnd"/>
      <w:r w:rsidRPr="00947C75">
        <w:rPr>
          <w:rFonts w:ascii="Calibri" w:hAnsi="Calibri"/>
        </w:rPr>
        <w:t xml:space="preserve">. </w:t>
      </w:r>
    </w:p>
    <w:p w:rsidR="00947C75" w:rsidRPr="00947C75" w:rsidRDefault="00947C75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 w:rsidRPr="00947C75">
        <w:rPr>
          <w:rFonts w:ascii="Calibri" w:hAnsi="Calibri"/>
        </w:rPr>
        <w:t>Sürdürülebilirlik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raporlaması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diğer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sürdürülebilirlik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iletişim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çabaları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amacıyla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sürdürülebilirlikle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ilgili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verilerin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doğru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kayıtlarının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tutulması</w:t>
      </w:r>
      <w:proofErr w:type="spellEnd"/>
      <w:r w:rsidRPr="00947C75">
        <w:rPr>
          <w:rFonts w:ascii="Calibri" w:hAnsi="Calibri"/>
        </w:rPr>
        <w:t xml:space="preserve">. </w:t>
      </w:r>
    </w:p>
    <w:p w:rsidR="00947C75" w:rsidRPr="00947C75" w:rsidRDefault="00947C75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 w:rsidRPr="00947C75">
        <w:rPr>
          <w:rFonts w:ascii="Calibri" w:hAnsi="Calibri"/>
        </w:rPr>
        <w:t>Personel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misafirlerin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katılımı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için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çevre</w:t>
      </w:r>
      <w:proofErr w:type="spellEnd"/>
      <w:r w:rsidRPr="00947C75">
        <w:rPr>
          <w:rFonts w:ascii="Calibri" w:hAnsi="Calibri"/>
        </w:rPr>
        <w:t xml:space="preserve">, </w:t>
      </w:r>
      <w:proofErr w:type="spellStart"/>
      <w:r w:rsidRPr="00947C75">
        <w:rPr>
          <w:rFonts w:ascii="Calibri" w:hAnsi="Calibri"/>
        </w:rPr>
        <w:t>toplum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programlar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dahil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olmak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üzere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anlamlı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etkili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sürdürülebilirlik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girişimlerinin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belirlenmesi</w:t>
      </w:r>
      <w:proofErr w:type="spellEnd"/>
      <w:r w:rsidRPr="00947C75">
        <w:rPr>
          <w:rFonts w:ascii="Calibri" w:hAnsi="Calibri"/>
        </w:rPr>
        <w:t>.</w:t>
      </w:r>
    </w:p>
    <w:p w:rsidR="00947C75" w:rsidRPr="00947C75" w:rsidRDefault="00947C75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 w:rsidRPr="00947C75">
        <w:rPr>
          <w:rFonts w:ascii="Calibri" w:hAnsi="Calibri"/>
        </w:rPr>
        <w:t>Mülkün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katılımı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için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anlamlı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ve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etkili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sürdürülebilirlikle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ilgili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ortaklıkların</w:t>
      </w:r>
      <w:proofErr w:type="spellEnd"/>
      <w:r w:rsidRPr="00947C75">
        <w:rPr>
          <w:rFonts w:ascii="Calibri" w:hAnsi="Calibri"/>
        </w:rPr>
        <w:t xml:space="preserve"> </w:t>
      </w:r>
      <w:proofErr w:type="spellStart"/>
      <w:r w:rsidRPr="00947C75">
        <w:rPr>
          <w:rFonts w:ascii="Calibri" w:hAnsi="Calibri"/>
        </w:rPr>
        <w:t>belirlenmesi</w:t>
      </w:r>
      <w:proofErr w:type="spellEnd"/>
      <w:r w:rsidRPr="00947C75">
        <w:rPr>
          <w:rFonts w:ascii="Calibri" w:hAnsi="Calibri"/>
        </w:rPr>
        <w:t xml:space="preserve">. </w:t>
      </w:r>
    </w:p>
    <w:p w:rsidR="00947C75" w:rsidRPr="00262E5E" w:rsidRDefault="005F6B6A" w:rsidP="00947C75">
      <w:pPr>
        <w:pStyle w:val="ListeParagraf"/>
        <w:numPr>
          <w:ilvl w:val="0"/>
          <w:numId w:val="18"/>
        </w:num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E</w:t>
      </w:r>
      <w:r w:rsidR="00947C75" w:rsidRPr="00947C75">
        <w:rPr>
          <w:rFonts w:ascii="Calibri" w:hAnsi="Calibri"/>
        </w:rPr>
        <w:t>kiplerinin</w:t>
      </w:r>
      <w:proofErr w:type="spellEnd"/>
      <w:r w:rsidR="00947C75" w:rsidRPr="00947C75">
        <w:rPr>
          <w:rFonts w:ascii="Calibri" w:hAnsi="Calibri"/>
        </w:rPr>
        <w:t xml:space="preserve"> </w:t>
      </w:r>
      <w:proofErr w:type="spellStart"/>
      <w:r w:rsidR="00947C75" w:rsidRPr="00947C75">
        <w:rPr>
          <w:rFonts w:ascii="Calibri" w:hAnsi="Calibri"/>
        </w:rPr>
        <w:t>değiştirilmesi</w:t>
      </w:r>
      <w:proofErr w:type="spellEnd"/>
      <w:r w:rsidR="00947C75" w:rsidRPr="00947C75">
        <w:rPr>
          <w:rFonts w:ascii="Calibri" w:hAnsi="Calibri"/>
        </w:rPr>
        <w:t xml:space="preserve"> </w:t>
      </w:r>
      <w:proofErr w:type="spellStart"/>
      <w:r w:rsidR="00947C75" w:rsidRPr="00947C75">
        <w:rPr>
          <w:rFonts w:ascii="Calibri" w:hAnsi="Calibri"/>
        </w:rPr>
        <w:t>durumunda</w:t>
      </w:r>
      <w:proofErr w:type="spellEnd"/>
      <w:r w:rsidR="00947C75" w:rsidRPr="00947C75">
        <w:rPr>
          <w:rFonts w:ascii="Calibri" w:hAnsi="Calibri"/>
        </w:rPr>
        <w:t xml:space="preserve"> </w:t>
      </w:r>
      <w:proofErr w:type="spellStart"/>
      <w:r w:rsidR="00947C75" w:rsidRPr="00947C75">
        <w:rPr>
          <w:rFonts w:ascii="Calibri" w:hAnsi="Calibri"/>
        </w:rPr>
        <w:t>ek</w:t>
      </w:r>
      <w:proofErr w:type="spellEnd"/>
      <w:r w:rsidR="00947C75" w:rsidRPr="00947C75">
        <w:rPr>
          <w:rFonts w:ascii="Calibri" w:hAnsi="Calibri"/>
        </w:rPr>
        <w:t xml:space="preserve"> </w:t>
      </w:r>
      <w:proofErr w:type="spellStart"/>
      <w:r w:rsidR="00947C75" w:rsidRPr="00947C75">
        <w:rPr>
          <w:rFonts w:ascii="Calibri" w:hAnsi="Calibri"/>
        </w:rPr>
        <w:t>veya</w:t>
      </w:r>
      <w:proofErr w:type="spellEnd"/>
      <w:r w:rsidR="00947C75" w:rsidRPr="00947C75">
        <w:rPr>
          <w:rFonts w:ascii="Calibri" w:hAnsi="Calibri"/>
        </w:rPr>
        <w:t xml:space="preserve"> </w:t>
      </w:r>
      <w:proofErr w:type="spellStart"/>
      <w:r w:rsidR="00947C75" w:rsidRPr="00947C75">
        <w:rPr>
          <w:rFonts w:ascii="Calibri" w:hAnsi="Calibri"/>
        </w:rPr>
        <w:t>ye</w:t>
      </w:r>
      <w:r w:rsidR="00262E5E">
        <w:rPr>
          <w:rFonts w:ascii="Calibri" w:hAnsi="Calibri"/>
        </w:rPr>
        <w:t>ni</w:t>
      </w:r>
      <w:proofErr w:type="spellEnd"/>
      <w:r w:rsidR="00262E5E">
        <w:rPr>
          <w:rFonts w:ascii="Calibri" w:hAnsi="Calibri"/>
        </w:rPr>
        <w:t xml:space="preserve"> SYS </w:t>
      </w:r>
      <w:proofErr w:type="spellStart"/>
      <w:r w:rsidR="00262E5E">
        <w:rPr>
          <w:rFonts w:ascii="Calibri" w:hAnsi="Calibri"/>
        </w:rPr>
        <w:t>grubu</w:t>
      </w:r>
      <w:proofErr w:type="spellEnd"/>
      <w:r w:rsidR="00262E5E">
        <w:rPr>
          <w:rFonts w:ascii="Calibri" w:hAnsi="Calibri"/>
        </w:rPr>
        <w:t xml:space="preserve"> </w:t>
      </w:r>
      <w:proofErr w:type="spellStart"/>
      <w:r w:rsidR="00262E5E">
        <w:rPr>
          <w:rFonts w:ascii="Calibri" w:hAnsi="Calibri"/>
        </w:rPr>
        <w:t>üyelerini</w:t>
      </w:r>
      <w:proofErr w:type="spellEnd"/>
      <w:r w:rsidR="00262E5E">
        <w:rPr>
          <w:rFonts w:ascii="Calibri" w:hAnsi="Calibri"/>
        </w:rPr>
        <w:t xml:space="preserve"> </w:t>
      </w:r>
      <w:proofErr w:type="spellStart"/>
      <w:r w:rsidR="00262E5E">
        <w:rPr>
          <w:rFonts w:ascii="Calibri" w:hAnsi="Calibri"/>
        </w:rPr>
        <w:t>işe</w:t>
      </w:r>
      <w:proofErr w:type="spellEnd"/>
      <w:r w:rsidR="00262E5E">
        <w:rPr>
          <w:rFonts w:ascii="Calibri" w:hAnsi="Calibri"/>
        </w:rPr>
        <w:t xml:space="preserve"> alma </w:t>
      </w:r>
      <w:proofErr w:type="spellStart"/>
      <w:proofErr w:type="gramStart"/>
      <w:r w:rsidR="00947C75" w:rsidRPr="00262E5E">
        <w:rPr>
          <w:rFonts w:ascii="Calibri" w:hAnsi="Calibri"/>
        </w:rPr>
        <w:t>rollerine</w:t>
      </w:r>
      <w:proofErr w:type="spellEnd"/>
      <w:r w:rsidR="00947C75" w:rsidRPr="00262E5E">
        <w:rPr>
          <w:rFonts w:ascii="Calibri" w:hAnsi="Calibri"/>
        </w:rPr>
        <w:t xml:space="preserve">  </w:t>
      </w:r>
      <w:proofErr w:type="spellStart"/>
      <w:r w:rsidR="00947C75" w:rsidRPr="00262E5E">
        <w:rPr>
          <w:rFonts w:ascii="Calibri" w:hAnsi="Calibri"/>
        </w:rPr>
        <w:t>uyar</w:t>
      </w:r>
      <w:proofErr w:type="spellEnd"/>
      <w:proofErr w:type="gramEnd"/>
      <w:r w:rsidR="00947C75" w:rsidRPr="00262E5E">
        <w:rPr>
          <w:rFonts w:ascii="Calibri" w:hAnsi="Calibri"/>
        </w:rPr>
        <w:t>.</w:t>
      </w:r>
    </w:p>
    <w:p w:rsidR="006F2189" w:rsidRPr="00125CF0" w:rsidRDefault="006F2189" w:rsidP="006F2189">
      <w:pPr>
        <w:rPr>
          <w:rFonts w:ascii="Calibri" w:hAnsi="Calibri"/>
        </w:rPr>
      </w:pPr>
    </w:p>
    <w:p w:rsidR="006F2189" w:rsidRPr="00125CF0" w:rsidRDefault="006F2189" w:rsidP="00C5217D">
      <w:pPr>
        <w:rPr>
          <w:rFonts w:ascii="Calibri" w:hAnsi="Calibri"/>
        </w:rPr>
      </w:pPr>
      <w:proofErr w:type="spellStart"/>
      <w:r w:rsidRPr="00125CF0">
        <w:rPr>
          <w:rFonts w:ascii="Calibri" w:hAnsi="Calibri"/>
        </w:rPr>
        <w:t>Çalışanlarımızdan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ilgili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çalışmada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Yönetim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Temsilcimize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ve</w:t>
      </w:r>
      <w:proofErr w:type="spellEnd"/>
      <w:r w:rsidRPr="00125CF0">
        <w:rPr>
          <w:rFonts w:ascii="Calibri" w:hAnsi="Calibri"/>
        </w:rPr>
        <w:t xml:space="preserve"> </w:t>
      </w:r>
      <w:r w:rsidR="009A4855">
        <w:rPr>
          <w:rFonts w:ascii="Calibri" w:hAnsi="Calibri"/>
        </w:rPr>
        <w:t>SYS</w:t>
      </w:r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Komitemize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yardımcı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olmanızı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rica</w:t>
      </w:r>
      <w:proofErr w:type="spellEnd"/>
      <w:r w:rsidRPr="00125CF0">
        <w:rPr>
          <w:rFonts w:ascii="Calibri" w:hAnsi="Calibri"/>
        </w:rPr>
        <w:t xml:space="preserve"> </w:t>
      </w:r>
      <w:proofErr w:type="spellStart"/>
      <w:r w:rsidRPr="00125CF0">
        <w:rPr>
          <w:rFonts w:ascii="Calibri" w:hAnsi="Calibri"/>
        </w:rPr>
        <w:t>ederim</w:t>
      </w:r>
      <w:proofErr w:type="spellEnd"/>
      <w:r w:rsidRPr="00125CF0">
        <w:rPr>
          <w:rFonts w:ascii="Calibri" w:hAnsi="Calibri"/>
        </w:rPr>
        <w:t>.</w:t>
      </w:r>
    </w:p>
    <w:p w:rsidR="006F2189" w:rsidRPr="00125CF0" w:rsidRDefault="006F2189" w:rsidP="00947C75">
      <w:pPr>
        <w:rPr>
          <w:rFonts w:ascii="Calibri" w:hAnsi="Calibri"/>
        </w:rPr>
      </w:pP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</w:p>
    <w:p w:rsidR="00D27FC4" w:rsidRPr="00240531" w:rsidRDefault="006F2189" w:rsidP="003B1C4D">
      <w:pPr>
        <w:ind w:firstLine="360"/>
        <w:rPr>
          <w:rFonts w:ascii="Verdana" w:hAnsi="Verdana"/>
        </w:rPr>
      </w:pP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Pr="00125CF0">
        <w:rPr>
          <w:rFonts w:ascii="Calibri" w:hAnsi="Calibri"/>
        </w:rPr>
        <w:tab/>
      </w:r>
      <w:r w:rsidR="00964B1E">
        <w:rPr>
          <w:rFonts w:ascii="Calibri" w:hAnsi="Calibri"/>
        </w:rPr>
        <w:t xml:space="preserve"> GENEL MÜDÜR</w:t>
      </w:r>
    </w:p>
    <w:sectPr w:rsidR="00D27FC4" w:rsidRPr="00240531" w:rsidSect="00947C75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7" w:h="16840" w:code="9"/>
      <w:pgMar w:top="851" w:right="1418" w:bottom="709" w:left="1418" w:header="720" w:footer="10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01E" w:rsidRDefault="0032501E" w:rsidP="00E768D9">
      <w:r>
        <w:separator/>
      </w:r>
    </w:p>
  </w:endnote>
  <w:endnote w:type="continuationSeparator" w:id="0">
    <w:p w:rsidR="0032501E" w:rsidRDefault="0032501E" w:rsidP="00E7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madeu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4E0" w:rsidRPr="00A41A6C" w:rsidRDefault="008A74E0" w:rsidP="00947C75">
    <w:pPr>
      <w:pStyle w:val="AltBilgi"/>
      <w:tabs>
        <w:tab w:val="clear" w:pos="4153"/>
        <w:tab w:val="clear" w:pos="8306"/>
        <w:tab w:val="left" w:pos="7365"/>
      </w:tabs>
    </w:pPr>
    <w:r>
      <w:rPr>
        <w:rStyle w:val="SayfaNumara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4E0" w:rsidRPr="007C6A21" w:rsidRDefault="008A74E0" w:rsidP="00973A17">
    <w:pPr>
      <w:pStyle w:val="AltBilgi"/>
      <w:spacing w:line="144" w:lineRule="exact"/>
      <w:jc w:val="right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01E" w:rsidRDefault="0032501E" w:rsidP="00E768D9">
      <w:r>
        <w:separator/>
      </w:r>
    </w:p>
  </w:footnote>
  <w:footnote w:type="continuationSeparator" w:id="0">
    <w:p w:rsidR="0032501E" w:rsidRDefault="0032501E" w:rsidP="00E76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4E0" w:rsidRDefault="009A4855" w:rsidP="009A4855">
    <w:pPr>
      <w:pStyle w:val="stBilgi"/>
      <w:jc w:val="center"/>
      <w:rPr>
        <w:lang w:val="tr-TR"/>
      </w:rPr>
    </w:pPr>
    <w:r>
      <w:rPr>
        <w:lang w:val="tr-TR"/>
      </w:rPr>
      <w:t xml:space="preserve">SÜRDÜRÜLEBİLİRLİK YÖNETİM SİSTEMİ </w:t>
    </w:r>
    <w:r w:rsidR="00262E5E">
      <w:rPr>
        <w:lang w:val="tr-TR"/>
      </w:rPr>
      <w:t>KOMİTESİ ATAMA</w:t>
    </w:r>
    <w:r>
      <w:rPr>
        <w:lang w:val="tr-TR"/>
      </w:rPr>
      <w:t xml:space="preserve"> YAZISI</w:t>
    </w:r>
    <w:r w:rsidR="00947C75">
      <w:rPr>
        <w:lang w:val="tr-TR"/>
      </w:rPr>
      <w:t xml:space="preserve"> </w:t>
    </w:r>
  </w:p>
  <w:p w:rsidR="00947C75" w:rsidRPr="009A4855" w:rsidRDefault="00947C75" w:rsidP="009A4855">
    <w:pPr>
      <w:pStyle w:val="stBilgi"/>
      <w:jc w:val="center"/>
      <w:rPr>
        <w:lang w:val="tr-TR"/>
      </w:rPr>
    </w:pPr>
    <w:r>
      <w:rPr>
        <w:lang w:val="tr-TR"/>
      </w:rPr>
      <w:t xml:space="preserve">ROLLER </w:t>
    </w:r>
    <w:r w:rsidR="00262E5E">
      <w:rPr>
        <w:lang w:val="tr-TR"/>
      </w:rPr>
      <w:t>VE SORUMLULUKLAR</w:t>
    </w:r>
    <w:r w:rsidR="005F6B6A">
      <w:rPr>
        <w:lang w:val="tr-TR"/>
      </w:rPr>
      <w:t xml:space="preserve"> GÖREV TANIMI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771C"/>
    <w:multiLevelType w:val="multilevel"/>
    <w:tmpl w:val="5C1AD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4116AB"/>
    <w:multiLevelType w:val="hybridMultilevel"/>
    <w:tmpl w:val="C3B0F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A5048"/>
    <w:multiLevelType w:val="multilevel"/>
    <w:tmpl w:val="0BC4D54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DD4814"/>
    <w:multiLevelType w:val="hybridMultilevel"/>
    <w:tmpl w:val="EA58CF5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8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B36DD"/>
    <w:multiLevelType w:val="hybridMultilevel"/>
    <w:tmpl w:val="0D640D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85725E"/>
    <w:multiLevelType w:val="hybridMultilevel"/>
    <w:tmpl w:val="A8986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91330"/>
    <w:multiLevelType w:val="multilevel"/>
    <w:tmpl w:val="D298ADF6"/>
    <w:styleLink w:val="Bulleted"/>
    <w:lvl w:ilvl="0">
      <w:start w:val="1"/>
      <w:numFmt w:val="bullet"/>
      <w:lvlText w:val="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1A61A9"/>
        <w:sz w:val="16"/>
        <w:szCs w:val="16"/>
      </w:rPr>
    </w:lvl>
    <w:lvl w:ilvl="1">
      <w:start w:val="1"/>
      <w:numFmt w:val="bullet"/>
      <w:lvlText w:val="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1A61A9"/>
        <w:sz w:val="16"/>
        <w:szCs w:val="16"/>
      </w:rPr>
    </w:lvl>
    <w:lvl w:ilvl="2">
      <w:start w:val="1"/>
      <w:numFmt w:val="bullet"/>
      <w:lvlText w:val="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color w:val="1A61A9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26B14"/>
    <w:multiLevelType w:val="hybridMultilevel"/>
    <w:tmpl w:val="44FE2C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B5C35"/>
    <w:multiLevelType w:val="multilevel"/>
    <w:tmpl w:val="691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372C52"/>
    <w:multiLevelType w:val="hybridMultilevel"/>
    <w:tmpl w:val="02F01B74"/>
    <w:lvl w:ilvl="0" w:tplc="80360D6C">
      <w:start w:val="1"/>
      <w:numFmt w:val="bullet"/>
      <w:lvlText w:val="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249D78">
      <w:start w:val="1472"/>
      <w:numFmt w:val="bullet"/>
      <w:lvlText w:val="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87CB4" w:tentative="1">
      <w:start w:val="1"/>
      <w:numFmt w:val="bullet"/>
      <w:lvlText w:val="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40BD26" w:tentative="1">
      <w:start w:val="1"/>
      <w:numFmt w:val="bullet"/>
      <w:lvlText w:val="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54A2EA2" w:tentative="1">
      <w:start w:val="1"/>
      <w:numFmt w:val="bullet"/>
      <w:lvlText w:val="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008FAE" w:tentative="1">
      <w:start w:val="1"/>
      <w:numFmt w:val="bullet"/>
      <w:lvlText w:val="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3A4882" w:tentative="1">
      <w:start w:val="1"/>
      <w:numFmt w:val="bullet"/>
      <w:lvlText w:val="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4AA68A" w:tentative="1">
      <w:start w:val="1"/>
      <w:numFmt w:val="bullet"/>
      <w:lvlText w:val="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5FC527A" w:tentative="1">
      <w:start w:val="1"/>
      <w:numFmt w:val="bullet"/>
      <w:lvlText w:val="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41B16721"/>
    <w:multiLevelType w:val="multilevel"/>
    <w:tmpl w:val="D298ADF6"/>
    <w:numStyleLink w:val="Bulleted"/>
  </w:abstractNum>
  <w:abstractNum w:abstractNumId="11" w15:restartNumberingAfterBreak="0">
    <w:nsid w:val="478740F5"/>
    <w:multiLevelType w:val="hybridMultilevel"/>
    <w:tmpl w:val="8904D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60E06"/>
    <w:multiLevelType w:val="multilevel"/>
    <w:tmpl w:val="7DD4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D91468"/>
    <w:multiLevelType w:val="hybridMultilevel"/>
    <w:tmpl w:val="61686D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40CD30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B3371"/>
    <w:multiLevelType w:val="multilevel"/>
    <w:tmpl w:val="7498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361F3B"/>
    <w:multiLevelType w:val="hybridMultilevel"/>
    <w:tmpl w:val="1D6C2FC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A4303A"/>
    <w:multiLevelType w:val="hybridMultilevel"/>
    <w:tmpl w:val="D5D26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12E76"/>
    <w:multiLevelType w:val="hybridMultilevel"/>
    <w:tmpl w:val="357C351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6"/>
  </w:num>
  <w:num w:numId="5">
    <w:abstractNumId w:val="1"/>
  </w:num>
  <w:num w:numId="6">
    <w:abstractNumId w:val="0"/>
  </w:num>
  <w:num w:numId="7">
    <w:abstractNumId w:val="8"/>
  </w:num>
  <w:num w:numId="8">
    <w:abstractNumId w:val="12"/>
  </w:num>
  <w:num w:numId="9">
    <w:abstractNumId w:val="14"/>
  </w:num>
  <w:num w:numId="10">
    <w:abstractNumId w:val="10"/>
  </w:num>
  <w:num w:numId="11">
    <w:abstractNumId w:val="9"/>
  </w:num>
  <w:num w:numId="12">
    <w:abstractNumId w:val="11"/>
  </w:num>
  <w:num w:numId="13">
    <w:abstractNumId w:val="5"/>
  </w:num>
  <w:num w:numId="14">
    <w:abstractNumId w:val="7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1a4fa9,#1a61a9,#83b81a,#bb1c82"/>
    </o:shapedefaults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2"/>
  </w:compat>
  <w:rsids>
    <w:rsidRoot w:val="00946E1D"/>
    <w:rsid w:val="00002925"/>
    <w:rsid w:val="00002C42"/>
    <w:rsid w:val="00007B9A"/>
    <w:rsid w:val="00011943"/>
    <w:rsid w:val="0001234E"/>
    <w:rsid w:val="00015426"/>
    <w:rsid w:val="000202BE"/>
    <w:rsid w:val="000228DA"/>
    <w:rsid w:val="0002388B"/>
    <w:rsid w:val="000306F1"/>
    <w:rsid w:val="00031786"/>
    <w:rsid w:val="00042B3D"/>
    <w:rsid w:val="00044BBE"/>
    <w:rsid w:val="00050E38"/>
    <w:rsid w:val="00052FA6"/>
    <w:rsid w:val="00054933"/>
    <w:rsid w:val="0005566F"/>
    <w:rsid w:val="00056251"/>
    <w:rsid w:val="00056ED6"/>
    <w:rsid w:val="00057A84"/>
    <w:rsid w:val="0006212B"/>
    <w:rsid w:val="00066D92"/>
    <w:rsid w:val="000737D8"/>
    <w:rsid w:val="000763C4"/>
    <w:rsid w:val="000825E7"/>
    <w:rsid w:val="00086C56"/>
    <w:rsid w:val="00087C6D"/>
    <w:rsid w:val="00090600"/>
    <w:rsid w:val="0009179C"/>
    <w:rsid w:val="00092DFC"/>
    <w:rsid w:val="000941D8"/>
    <w:rsid w:val="00096BBE"/>
    <w:rsid w:val="00097D60"/>
    <w:rsid w:val="000A08EA"/>
    <w:rsid w:val="000A33AD"/>
    <w:rsid w:val="000A3FA7"/>
    <w:rsid w:val="000A40C2"/>
    <w:rsid w:val="000A5099"/>
    <w:rsid w:val="000A513C"/>
    <w:rsid w:val="000A5EE1"/>
    <w:rsid w:val="000A7272"/>
    <w:rsid w:val="000B020D"/>
    <w:rsid w:val="000B0FC8"/>
    <w:rsid w:val="000B31BF"/>
    <w:rsid w:val="000B3CE9"/>
    <w:rsid w:val="000B4F1A"/>
    <w:rsid w:val="000B6480"/>
    <w:rsid w:val="000C5809"/>
    <w:rsid w:val="000C61C3"/>
    <w:rsid w:val="000D64FF"/>
    <w:rsid w:val="000E0028"/>
    <w:rsid w:val="000E3641"/>
    <w:rsid w:val="000F0F5E"/>
    <w:rsid w:val="000F2B0E"/>
    <w:rsid w:val="000F394C"/>
    <w:rsid w:val="000F50C8"/>
    <w:rsid w:val="000F5DCD"/>
    <w:rsid w:val="000F68A3"/>
    <w:rsid w:val="000F68C7"/>
    <w:rsid w:val="001000BD"/>
    <w:rsid w:val="001001B6"/>
    <w:rsid w:val="00100BE8"/>
    <w:rsid w:val="0010150A"/>
    <w:rsid w:val="00103C14"/>
    <w:rsid w:val="00105DE8"/>
    <w:rsid w:val="00106135"/>
    <w:rsid w:val="00111BF4"/>
    <w:rsid w:val="00120552"/>
    <w:rsid w:val="001207AB"/>
    <w:rsid w:val="00124498"/>
    <w:rsid w:val="001250A0"/>
    <w:rsid w:val="00126A20"/>
    <w:rsid w:val="00126C53"/>
    <w:rsid w:val="00127C06"/>
    <w:rsid w:val="00127DEF"/>
    <w:rsid w:val="001310E4"/>
    <w:rsid w:val="00135CFC"/>
    <w:rsid w:val="001400B3"/>
    <w:rsid w:val="001405A9"/>
    <w:rsid w:val="00152431"/>
    <w:rsid w:val="00152EFE"/>
    <w:rsid w:val="001539CB"/>
    <w:rsid w:val="00154500"/>
    <w:rsid w:val="00164C4D"/>
    <w:rsid w:val="001658C5"/>
    <w:rsid w:val="001731AB"/>
    <w:rsid w:val="00173727"/>
    <w:rsid w:val="001769A2"/>
    <w:rsid w:val="00180924"/>
    <w:rsid w:val="00181FEF"/>
    <w:rsid w:val="00182799"/>
    <w:rsid w:val="00182D92"/>
    <w:rsid w:val="0019003C"/>
    <w:rsid w:val="0019039F"/>
    <w:rsid w:val="00192B90"/>
    <w:rsid w:val="00194316"/>
    <w:rsid w:val="00194A48"/>
    <w:rsid w:val="001A3381"/>
    <w:rsid w:val="001B0D9C"/>
    <w:rsid w:val="001B153B"/>
    <w:rsid w:val="001B1A09"/>
    <w:rsid w:val="001B38A1"/>
    <w:rsid w:val="001B3FE3"/>
    <w:rsid w:val="001B6898"/>
    <w:rsid w:val="001B7CD3"/>
    <w:rsid w:val="001C227B"/>
    <w:rsid w:val="001C2988"/>
    <w:rsid w:val="001E28F0"/>
    <w:rsid w:val="001E3AF0"/>
    <w:rsid w:val="001E4866"/>
    <w:rsid w:val="001E5829"/>
    <w:rsid w:val="001F11EE"/>
    <w:rsid w:val="001F7928"/>
    <w:rsid w:val="00201F15"/>
    <w:rsid w:val="00203133"/>
    <w:rsid w:val="00205265"/>
    <w:rsid w:val="002102A9"/>
    <w:rsid w:val="0021050C"/>
    <w:rsid w:val="002108DD"/>
    <w:rsid w:val="00211C10"/>
    <w:rsid w:val="00213135"/>
    <w:rsid w:val="00220F24"/>
    <w:rsid w:val="00222321"/>
    <w:rsid w:val="00224512"/>
    <w:rsid w:val="00225FEA"/>
    <w:rsid w:val="00227C68"/>
    <w:rsid w:val="00230890"/>
    <w:rsid w:val="002322EE"/>
    <w:rsid w:val="0023440D"/>
    <w:rsid w:val="00234F26"/>
    <w:rsid w:val="00240531"/>
    <w:rsid w:val="00242014"/>
    <w:rsid w:val="00242624"/>
    <w:rsid w:val="00252C50"/>
    <w:rsid w:val="00255FDC"/>
    <w:rsid w:val="00260752"/>
    <w:rsid w:val="00261377"/>
    <w:rsid w:val="00262E5E"/>
    <w:rsid w:val="00263C4D"/>
    <w:rsid w:val="00265995"/>
    <w:rsid w:val="002661A5"/>
    <w:rsid w:val="0026684C"/>
    <w:rsid w:val="002674B8"/>
    <w:rsid w:val="00270DE8"/>
    <w:rsid w:val="0027175C"/>
    <w:rsid w:val="00272894"/>
    <w:rsid w:val="002738A0"/>
    <w:rsid w:val="00276728"/>
    <w:rsid w:val="00277375"/>
    <w:rsid w:val="0027757B"/>
    <w:rsid w:val="0029389B"/>
    <w:rsid w:val="0029465A"/>
    <w:rsid w:val="002949FB"/>
    <w:rsid w:val="00297371"/>
    <w:rsid w:val="002A281C"/>
    <w:rsid w:val="002A6517"/>
    <w:rsid w:val="002B03C4"/>
    <w:rsid w:val="002B0CBA"/>
    <w:rsid w:val="002B25B6"/>
    <w:rsid w:val="002B28E5"/>
    <w:rsid w:val="002B476A"/>
    <w:rsid w:val="002B70B1"/>
    <w:rsid w:val="002B7883"/>
    <w:rsid w:val="002B78A0"/>
    <w:rsid w:val="002C0563"/>
    <w:rsid w:val="002C3383"/>
    <w:rsid w:val="002C72C3"/>
    <w:rsid w:val="002D042C"/>
    <w:rsid w:val="002D3674"/>
    <w:rsid w:val="002D4F54"/>
    <w:rsid w:val="002D6F6B"/>
    <w:rsid w:val="002E6210"/>
    <w:rsid w:val="002F1796"/>
    <w:rsid w:val="002F4BC4"/>
    <w:rsid w:val="002F6960"/>
    <w:rsid w:val="003008EF"/>
    <w:rsid w:val="003131B5"/>
    <w:rsid w:val="0032501E"/>
    <w:rsid w:val="003261AF"/>
    <w:rsid w:val="0033503A"/>
    <w:rsid w:val="00337A12"/>
    <w:rsid w:val="00340018"/>
    <w:rsid w:val="003404BE"/>
    <w:rsid w:val="003426B0"/>
    <w:rsid w:val="00342871"/>
    <w:rsid w:val="00344392"/>
    <w:rsid w:val="00345E21"/>
    <w:rsid w:val="0035644D"/>
    <w:rsid w:val="00357EB6"/>
    <w:rsid w:val="0036173F"/>
    <w:rsid w:val="00364E1F"/>
    <w:rsid w:val="00371575"/>
    <w:rsid w:val="0037411F"/>
    <w:rsid w:val="00374C92"/>
    <w:rsid w:val="003755FE"/>
    <w:rsid w:val="0037571B"/>
    <w:rsid w:val="00375D4E"/>
    <w:rsid w:val="00377AE1"/>
    <w:rsid w:val="00383BFB"/>
    <w:rsid w:val="003902CD"/>
    <w:rsid w:val="00391F5A"/>
    <w:rsid w:val="003964DD"/>
    <w:rsid w:val="003A5B5D"/>
    <w:rsid w:val="003A6AF4"/>
    <w:rsid w:val="003B00BE"/>
    <w:rsid w:val="003B1C4D"/>
    <w:rsid w:val="003B2A77"/>
    <w:rsid w:val="003B795C"/>
    <w:rsid w:val="003C0BA1"/>
    <w:rsid w:val="003C12B0"/>
    <w:rsid w:val="003C1392"/>
    <w:rsid w:val="003C61C2"/>
    <w:rsid w:val="003C6FC9"/>
    <w:rsid w:val="003D130B"/>
    <w:rsid w:val="003D2732"/>
    <w:rsid w:val="003E2791"/>
    <w:rsid w:val="003E2C6A"/>
    <w:rsid w:val="003E7AA3"/>
    <w:rsid w:val="003F1731"/>
    <w:rsid w:val="003F5595"/>
    <w:rsid w:val="003F7412"/>
    <w:rsid w:val="003F7A4F"/>
    <w:rsid w:val="0040181F"/>
    <w:rsid w:val="00402A28"/>
    <w:rsid w:val="00404CEC"/>
    <w:rsid w:val="004118F1"/>
    <w:rsid w:val="004123C9"/>
    <w:rsid w:val="004125F7"/>
    <w:rsid w:val="00420E48"/>
    <w:rsid w:val="00422782"/>
    <w:rsid w:val="00423EC2"/>
    <w:rsid w:val="0044138B"/>
    <w:rsid w:val="00441E9D"/>
    <w:rsid w:val="00444297"/>
    <w:rsid w:val="00446C05"/>
    <w:rsid w:val="0044705F"/>
    <w:rsid w:val="00447926"/>
    <w:rsid w:val="004562BD"/>
    <w:rsid w:val="00460D13"/>
    <w:rsid w:val="004611E6"/>
    <w:rsid w:val="004703F3"/>
    <w:rsid w:val="0047098F"/>
    <w:rsid w:val="00471226"/>
    <w:rsid w:val="0047735F"/>
    <w:rsid w:val="00485561"/>
    <w:rsid w:val="0049083F"/>
    <w:rsid w:val="00491AC0"/>
    <w:rsid w:val="00496E3D"/>
    <w:rsid w:val="004977D2"/>
    <w:rsid w:val="004A1AC2"/>
    <w:rsid w:val="004A5063"/>
    <w:rsid w:val="004A67ED"/>
    <w:rsid w:val="004A6A52"/>
    <w:rsid w:val="004A6CE7"/>
    <w:rsid w:val="004B1CC5"/>
    <w:rsid w:val="004B1E36"/>
    <w:rsid w:val="004B52DE"/>
    <w:rsid w:val="004B7A4A"/>
    <w:rsid w:val="004C0075"/>
    <w:rsid w:val="004C129C"/>
    <w:rsid w:val="004C6939"/>
    <w:rsid w:val="004D1DFC"/>
    <w:rsid w:val="004D7B13"/>
    <w:rsid w:val="004E2DF2"/>
    <w:rsid w:val="004F0384"/>
    <w:rsid w:val="004F26A6"/>
    <w:rsid w:val="004F698B"/>
    <w:rsid w:val="004F6F8C"/>
    <w:rsid w:val="00500529"/>
    <w:rsid w:val="0050707B"/>
    <w:rsid w:val="005074BE"/>
    <w:rsid w:val="005112C7"/>
    <w:rsid w:val="00512CC7"/>
    <w:rsid w:val="00513CA1"/>
    <w:rsid w:val="00517A4E"/>
    <w:rsid w:val="00520115"/>
    <w:rsid w:val="005256D8"/>
    <w:rsid w:val="00530543"/>
    <w:rsid w:val="005368FE"/>
    <w:rsid w:val="005403B2"/>
    <w:rsid w:val="00544A94"/>
    <w:rsid w:val="0055008C"/>
    <w:rsid w:val="0055046B"/>
    <w:rsid w:val="005533B4"/>
    <w:rsid w:val="00554551"/>
    <w:rsid w:val="00555A0D"/>
    <w:rsid w:val="00555A2A"/>
    <w:rsid w:val="00556A3B"/>
    <w:rsid w:val="00563600"/>
    <w:rsid w:val="0057055A"/>
    <w:rsid w:val="00573122"/>
    <w:rsid w:val="00574843"/>
    <w:rsid w:val="00580121"/>
    <w:rsid w:val="00581ADC"/>
    <w:rsid w:val="00582569"/>
    <w:rsid w:val="00582D59"/>
    <w:rsid w:val="00584CBA"/>
    <w:rsid w:val="0058567F"/>
    <w:rsid w:val="00586B3E"/>
    <w:rsid w:val="00591F5B"/>
    <w:rsid w:val="005928B3"/>
    <w:rsid w:val="0059364D"/>
    <w:rsid w:val="00594FFA"/>
    <w:rsid w:val="00597822"/>
    <w:rsid w:val="00597FE7"/>
    <w:rsid w:val="005A05F7"/>
    <w:rsid w:val="005A1222"/>
    <w:rsid w:val="005A20D6"/>
    <w:rsid w:val="005A2A8C"/>
    <w:rsid w:val="005A3313"/>
    <w:rsid w:val="005A55A3"/>
    <w:rsid w:val="005B141F"/>
    <w:rsid w:val="005B1D0E"/>
    <w:rsid w:val="005B3729"/>
    <w:rsid w:val="005B4CD2"/>
    <w:rsid w:val="005C6693"/>
    <w:rsid w:val="005C6BBA"/>
    <w:rsid w:val="005E141E"/>
    <w:rsid w:val="005E1919"/>
    <w:rsid w:val="005E252D"/>
    <w:rsid w:val="005E2834"/>
    <w:rsid w:val="005E2EAB"/>
    <w:rsid w:val="005E4CD6"/>
    <w:rsid w:val="005F08B3"/>
    <w:rsid w:val="005F1B22"/>
    <w:rsid w:val="005F6B6A"/>
    <w:rsid w:val="005F73A4"/>
    <w:rsid w:val="005F743A"/>
    <w:rsid w:val="00603BC6"/>
    <w:rsid w:val="0060429B"/>
    <w:rsid w:val="00606479"/>
    <w:rsid w:val="00606E0C"/>
    <w:rsid w:val="00607B12"/>
    <w:rsid w:val="006123F8"/>
    <w:rsid w:val="00616D88"/>
    <w:rsid w:val="00621250"/>
    <w:rsid w:val="0062244A"/>
    <w:rsid w:val="00623760"/>
    <w:rsid w:val="006250ED"/>
    <w:rsid w:val="00625F81"/>
    <w:rsid w:val="00626B49"/>
    <w:rsid w:val="00626C74"/>
    <w:rsid w:val="00632F93"/>
    <w:rsid w:val="006368E1"/>
    <w:rsid w:val="006370FE"/>
    <w:rsid w:val="00637D50"/>
    <w:rsid w:val="00642808"/>
    <w:rsid w:val="006539BE"/>
    <w:rsid w:val="00654214"/>
    <w:rsid w:val="00655B35"/>
    <w:rsid w:val="00660794"/>
    <w:rsid w:val="00665009"/>
    <w:rsid w:val="00671D88"/>
    <w:rsid w:val="0067570F"/>
    <w:rsid w:val="00676C77"/>
    <w:rsid w:val="00677C04"/>
    <w:rsid w:val="0068151C"/>
    <w:rsid w:val="006833DB"/>
    <w:rsid w:val="00684E31"/>
    <w:rsid w:val="00685B64"/>
    <w:rsid w:val="0068682F"/>
    <w:rsid w:val="00686B8B"/>
    <w:rsid w:val="00687229"/>
    <w:rsid w:val="00687805"/>
    <w:rsid w:val="006879CA"/>
    <w:rsid w:val="006901AA"/>
    <w:rsid w:val="0069041A"/>
    <w:rsid w:val="00691D9B"/>
    <w:rsid w:val="00693874"/>
    <w:rsid w:val="00694A66"/>
    <w:rsid w:val="006A1048"/>
    <w:rsid w:val="006A1923"/>
    <w:rsid w:val="006A24F2"/>
    <w:rsid w:val="006B222D"/>
    <w:rsid w:val="006B2B4E"/>
    <w:rsid w:val="006C3F23"/>
    <w:rsid w:val="006D3320"/>
    <w:rsid w:val="006D79C1"/>
    <w:rsid w:val="006E3AB9"/>
    <w:rsid w:val="006E4B8B"/>
    <w:rsid w:val="006E5C3B"/>
    <w:rsid w:val="006E670B"/>
    <w:rsid w:val="006F0AC0"/>
    <w:rsid w:val="006F2189"/>
    <w:rsid w:val="006F45AB"/>
    <w:rsid w:val="006F6F15"/>
    <w:rsid w:val="006F7E51"/>
    <w:rsid w:val="00705A9F"/>
    <w:rsid w:val="007108EB"/>
    <w:rsid w:val="00715863"/>
    <w:rsid w:val="007166B6"/>
    <w:rsid w:val="007213D3"/>
    <w:rsid w:val="00722F39"/>
    <w:rsid w:val="00725C85"/>
    <w:rsid w:val="007269EC"/>
    <w:rsid w:val="00726A11"/>
    <w:rsid w:val="00731CA3"/>
    <w:rsid w:val="00732EEE"/>
    <w:rsid w:val="00743765"/>
    <w:rsid w:val="00746E49"/>
    <w:rsid w:val="00750A8B"/>
    <w:rsid w:val="00751789"/>
    <w:rsid w:val="00763791"/>
    <w:rsid w:val="00765224"/>
    <w:rsid w:val="00765666"/>
    <w:rsid w:val="00775716"/>
    <w:rsid w:val="00776841"/>
    <w:rsid w:val="00782828"/>
    <w:rsid w:val="007871A8"/>
    <w:rsid w:val="00791F96"/>
    <w:rsid w:val="007926E9"/>
    <w:rsid w:val="00793118"/>
    <w:rsid w:val="00796873"/>
    <w:rsid w:val="00797B98"/>
    <w:rsid w:val="007A040D"/>
    <w:rsid w:val="007A0FEC"/>
    <w:rsid w:val="007A45DA"/>
    <w:rsid w:val="007A7480"/>
    <w:rsid w:val="007B54C8"/>
    <w:rsid w:val="007C39C1"/>
    <w:rsid w:val="007C6A21"/>
    <w:rsid w:val="007C6AA8"/>
    <w:rsid w:val="007D0EB2"/>
    <w:rsid w:val="007D45F2"/>
    <w:rsid w:val="007D4EB6"/>
    <w:rsid w:val="007D5675"/>
    <w:rsid w:val="007D734B"/>
    <w:rsid w:val="007D7DFC"/>
    <w:rsid w:val="007E0178"/>
    <w:rsid w:val="007E04E0"/>
    <w:rsid w:val="007E16A7"/>
    <w:rsid w:val="007E6FB4"/>
    <w:rsid w:val="007F06E1"/>
    <w:rsid w:val="007F0C5F"/>
    <w:rsid w:val="007F555F"/>
    <w:rsid w:val="00801C7F"/>
    <w:rsid w:val="00805592"/>
    <w:rsid w:val="00807A40"/>
    <w:rsid w:val="00812C3E"/>
    <w:rsid w:val="00813F19"/>
    <w:rsid w:val="00815389"/>
    <w:rsid w:val="00817115"/>
    <w:rsid w:val="008201E4"/>
    <w:rsid w:val="00820AC4"/>
    <w:rsid w:val="00822EA0"/>
    <w:rsid w:val="00825B61"/>
    <w:rsid w:val="00826DE3"/>
    <w:rsid w:val="0082768B"/>
    <w:rsid w:val="00827CA2"/>
    <w:rsid w:val="008318E6"/>
    <w:rsid w:val="00841E15"/>
    <w:rsid w:val="00843583"/>
    <w:rsid w:val="008447ED"/>
    <w:rsid w:val="008462CF"/>
    <w:rsid w:val="0085219D"/>
    <w:rsid w:val="0085379A"/>
    <w:rsid w:val="00855DE3"/>
    <w:rsid w:val="00860478"/>
    <w:rsid w:val="00865557"/>
    <w:rsid w:val="00870459"/>
    <w:rsid w:val="008722D6"/>
    <w:rsid w:val="00876FBC"/>
    <w:rsid w:val="00881B94"/>
    <w:rsid w:val="00890D01"/>
    <w:rsid w:val="00892778"/>
    <w:rsid w:val="008959AE"/>
    <w:rsid w:val="00896A56"/>
    <w:rsid w:val="008A10A2"/>
    <w:rsid w:val="008A5171"/>
    <w:rsid w:val="008A5610"/>
    <w:rsid w:val="008A74E0"/>
    <w:rsid w:val="008B0985"/>
    <w:rsid w:val="008B2C38"/>
    <w:rsid w:val="008B4661"/>
    <w:rsid w:val="008B5397"/>
    <w:rsid w:val="008B5E1F"/>
    <w:rsid w:val="008B7D3C"/>
    <w:rsid w:val="008C16E8"/>
    <w:rsid w:val="008C19F5"/>
    <w:rsid w:val="008C1D97"/>
    <w:rsid w:val="008D1FBA"/>
    <w:rsid w:val="008D23DB"/>
    <w:rsid w:val="008D6EC4"/>
    <w:rsid w:val="008D7169"/>
    <w:rsid w:val="008E7BF9"/>
    <w:rsid w:val="008F04B7"/>
    <w:rsid w:val="008F2270"/>
    <w:rsid w:val="008F38B2"/>
    <w:rsid w:val="008F3C9E"/>
    <w:rsid w:val="008F53E0"/>
    <w:rsid w:val="008F6168"/>
    <w:rsid w:val="008F694C"/>
    <w:rsid w:val="00904C0D"/>
    <w:rsid w:val="0091161C"/>
    <w:rsid w:val="00916A49"/>
    <w:rsid w:val="00916E89"/>
    <w:rsid w:val="00917111"/>
    <w:rsid w:val="00922544"/>
    <w:rsid w:val="0092309A"/>
    <w:rsid w:val="00924406"/>
    <w:rsid w:val="0092467C"/>
    <w:rsid w:val="009246D6"/>
    <w:rsid w:val="009248B6"/>
    <w:rsid w:val="00930A07"/>
    <w:rsid w:val="00931DA4"/>
    <w:rsid w:val="00932ED1"/>
    <w:rsid w:val="00934118"/>
    <w:rsid w:val="00934788"/>
    <w:rsid w:val="00935997"/>
    <w:rsid w:val="0094019F"/>
    <w:rsid w:val="00940273"/>
    <w:rsid w:val="00941F27"/>
    <w:rsid w:val="00943E7B"/>
    <w:rsid w:val="00946E1D"/>
    <w:rsid w:val="00947722"/>
    <w:rsid w:val="00947C75"/>
    <w:rsid w:val="00952DB0"/>
    <w:rsid w:val="0095592D"/>
    <w:rsid w:val="00964A85"/>
    <w:rsid w:val="00964B1E"/>
    <w:rsid w:val="00967005"/>
    <w:rsid w:val="00970598"/>
    <w:rsid w:val="009737B7"/>
    <w:rsid w:val="00973A17"/>
    <w:rsid w:val="00973DC1"/>
    <w:rsid w:val="009802A1"/>
    <w:rsid w:val="00982498"/>
    <w:rsid w:val="009909F9"/>
    <w:rsid w:val="00992865"/>
    <w:rsid w:val="009928F0"/>
    <w:rsid w:val="00995D49"/>
    <w:rsid w:val="00996793"/>
    <w:rsid w:val="009A2F74"/>
    <w:rsid w:val="009A4855"/>
    <w:rsid w:val="009A4E4E"/>
    <w:rsid w:val="009A6BFC"/>
    <w:rsid w:val="009A6CF3"/>
    <w:rsid w:val="009B42AB"/>
    <w:rsid w:val="009B4EE1"/>
    <w:rsid w:val="009B500C"/>
    <w:rsid w:val="009B5B5F"/>
    <w:rsid w:val="009C0E19"/>
    <w:rsid w:val="009C1F53"/>
    <w:rsid w:val="009C41FA"/>
    <w:rsid w:val="009C4785"/>
    <w:rsid w:val="009C5557"/>
    <w:rsid w:val="009C6F11"/>
    <w:rsid w:val="009C7BB8"/>
    <w:rsid w:val="009D17C4"/>
    <w:rsid w:val="009D2F73"/>
    <w:rsid w:val="009D7241"/>
    <w:rsid w:val="009E0BB3"/>
    <w:rsid w:val="009E2193"/>
    <w:rsid w:val="009E32CB"/>
    <w:rsid w:val="009E4CC1"/>
    <w:rsid w:val="009E576C"/>
    <w:rsid w:val="009E5F92"/>
    <w:rsid w:val="009E7092"/>
    <w:rsid w:val="009F02B4"/>
    <w:rsid w:val="009F32BF"/>
    <w:rsid w:val="009F42BC"/>
    <w:rsid w:val="009F6910"/>
    <w:rsid w:val="009F69D8"/>
    <w:rsid w:val="009F6CF6"/>
    <w:rsid w:val="00A05FB6"/>
    <w:rsid w:val="00A06622"/>
    <w:rsid w:val="00A10E03"/>
    <w:rsid w:val="00A14644"/>
    <w:rsid w:val="00A148BD"/>
    <w:rsid w:val="00A1546E"/>
    <w:rsid w:val="00A24A6C"/>
    <w:rsid w:val="00A33169"/>
    <w:rsid w:val="00A34D4D"/>
    <w:rsid w:val="00A3786C"/>
    <w:rsid w:val="00A41A6C"/>
    <w:rsid w:val="00A43D03"/>
    <w:rsid w:val="00A447F5"/>
    <w:rsid w:val="00A4571F"/>
    <w:rsid w:val="00A46E5B"/>
    <w:rsid w:val="00A47C09"/>
    <w:rsid w:val="00A50B18"/>
    <w:rsid w:val="00A52C96"/>
    <w:rsid w:val="00A55B23"/>
    <w:rsid w:val="00A55EDE"/>
    <w:rsid w:val="00A56DF4"/>
    <w:rsid w:val="00A626F8"/>
    <w:rsid w:val="00A62FC7"/>
    <w:rsid w:val="00A63E74"/>
    <w:rsid w:val="00A6544D"/>
    <w:rsid w:val="00A71CBC"/>
    <w:rsid w:val="00A723A1"/>
    <w:rsid w:val="00A732DF"/>
    <w:rsid w:val="00A74014"/>
    <w:rsid w:val="00A82681"/>
    <w:rsid w:val="00A85963"/>
    <w:rsid w:val="00A85BD9"/>
    <w:rsid w:val="00A8651C"/>
    <w:rsid w:val="00A865EE"/>
    <w:rsid w:val="00A90BFF"/>
    <w:rsid w:val="00A90F80"/>
    <w:rsid w:val="00A91977"/>
    <w:rsid w:val="00A91D82"/>
    <w:rsid w:val="00A92142"/>
    <w:rsid w:val="00A92547"/>
    <w:rsid w:val="00A9336E"/>
    <w:rsid w:val="00A939EE"/>
    <w:rsid w:val="00A96679"/>
    <w:rsid w:val="00AA2B98"/>
    <w:rsid w:val="00AA36E8"/>
    <w:rsid w:val="00AA6EFF"/>
    <w:rsid w:val="00AA7478"/>
    <w:rsid w:val="00AB0AAD"/>
    <w:rsid w:val="00AB5B9D"/>
    <w:rsid w:val="00AC0303"/>
    <w:rsid w:val="00AC5324"/>
    <w:rsid w:val="00AC76EB"/>
    <w:rsid w:val="00AD5449"/>
    <w:rsid w:val="00AD5CB5"/>
    <w:rsid w:val="00AE1D06"/>
    <w:rsid w:val="00AE566D"/>
    <w:rsid w:val="00AF52F6"/>
    <w:rsid w:val="00B0071C"/>
    <w:rsid w:val="00B0278B"/>
    <w:rsid w:val="00B0334A"/>
    <w:rsid w:val="00B0497A"/>
    <w:rsid w:val="00B068BB"/>
    <w:rsid w:val="00B10657"/>
    <w:rsid w:val="00B107DE"/>
    <w:rsid w:val="00B12A10"/>
    <w:rsid w:val="00B137F7"/>
    <w:rsid w:val="00B13CDC"/>
    <w:rsid w:val="00B14F80"/>
    <w:rsid w:val="00B16577"/>
    <w:rsid w:val="00B200ED"/>
    <w:rsid w:val="00B204DB"/>
    <w:rsid w:val="00B21603"/>
    <w:rsid w:val="00B2277B"/>
    <w:rsid w:val="00B358D6"/>
    <w:rsid w:val="00B36609"/>
    <w:rsid w:val="00B43DE8"/>
    <w:rsid w:val="00B44AD5"/>
    <w:rsid w:val="00B454D0"/>
    <w:rsid w:val="00B50EFF"/>
    <w:rsid w:val="00B52576"/>
    <w:rsid w:val="00B52891"/>
    <w:rsid w:val="00B54BEC"/>
    <w:rsid w:val="00B5676E"/>
    <w:rsid w:val="00B63921"/>
    <w:rsid w:val="00B652C0"/>
    <w:rsid w:val="00B657D8"/>
    <w:rsid w:val="00B83B76"/>
    <w:rsid w:val="00B84107"/>
    <w:rsid w:val="00B84E32"/>
    <w:rsid w:val="00B91896"/>
    <w:rsid w:val="00B92448"/>
    <w:rsid w:val="00B92D38"/>
    <w:rsid w:val="00B94E91"/>
    <w:rsid w:val="00B94EC9"/>
    <w:rsid w:val="00B9567C"/>
    <w:rsid w:val="00BA186A"/>
    <w:rsid w:val="00BA3AB1"/>
    <w:rsid w:val="00BA717C"/>
    <w:rsid w:val="00BA79A7"/>
    <w:rsid w:val="00BB1342"/>
    <w:rsid w:val="00BB13DB"/>
    <w:rsid w:val="00BB2BBE"/>
    <w:rsid w:val="00BB3BE5"/>
    <w:rsid w:val="00BC0AD5"/>
    <w:rsid w:val="00BD236E"/>
    <w:rsid w:val="00BD2A6F"/>
    <w:rsid w:val="00BD5749"/>
    <w:rsid w:val="00BD57B5"/>
    <w:rsid w:val="00BE6AA4"/>
    <w:rsid w:val="00BF0352"/>
    <w:rsid w:val="00C00F0D"/>
    <w:rsid w:val="00C03653"/>
    <w:rsid w:val="00C0425D"/>
    <w:rsid w:val="00C12C5F"/>
    <w:rsid w:val="00C12E68"/>
    <w:rsid w:val="00C13A39"/>
    <w:rsid w:val="00C14434"/>
    <w:rsid w:val="00C158B7"/>
    <w:rsid w:val="00C168CC"/>
    <w:rsid w:val="00C16C84"/>
    <w:rsid w:val="00C221E6"/>
    <w:rsid w:val="00C30B23"/>
    <w:rsid w:val="00C31A8E"/>
    <w:rsid w:val="00C36B28"/>
    <w:rsid w:val="00C37368"/>
    <w:rsid w:val="00C41607"/>
    <w:rsid w:val="00C46ED8"/>
    <w:rsid w:val="00C5217D"/>
    <w:rsid w:val="00C57F4E"/>
    <w:rsid w:val="00C66F31"/>
    <w:rsid w:val="00C677B2"/>
    <w:rsid w:val="00C67EEB"/>
    <w:rsid w:val="00C711C8"/>
    <w:rsid w:val="00C71D7C"/>
    <w:rsid w:val="00C7227E"/>
    <w:rsid w:val="00C731D7"/>
    <w:rsid w:val="00C7504F"/>
    <w:rsid w:val="00C907C9"/>
    <w:rsid w:val="00C92D55"/>
    <w:rsid w:val="00CA4A57"/>
    <w:rsid w:val="00CA4AF9"/>
    <w:rsid w:val="00CA5751"/>
    <w:rsid w:val="00CC3A81"/>
    <w:rsid w:val="00CC7ECD"/>
    <w:rsid w:val="00CD054D"/>
    <w:rsid w:val="00CD22F3"/>
    <w:rsid w:val="00D00031"/>
    <w:rsid w:val="00D04DA6"/>
    <w:rsid w:val="00D053BD"/>
    <w:rsid w:val="00D05637"/>
    <w:rsid w:val="00D06FAE"/>
    <w:rsid w:val="00D10C27"/>
    <w:rsid w:val="00D14959"/>
    <w:rsid w:val="00D15F73"/>
    <w:rsid w:val="00D167D1"/>
    <w:rsid w:val="00D17482"/>
    <w:rsid w:val="00D20B50"/>
    <w:rsid w:val="00D219AB"/>
    <w:rsid w:val="00D24F2F"/>
    <w:rsid w:val="00D26764"/>
    <w:rsid w:val="00D27FC4"/>
    <w:rsid w:val="00D31F76"/>
    <w:rsid w:val="00D32B14"/>
    <w:rsid w:val="00D37045"/>
    <w:rsid w:val="00D41643"/>
    <w:rsid w:val="00D43F8E"/>
    <w:rsid w:val="00D46056"/>
    <w:rsid w:val="00D46B73"/>
    <w:rsid w:val="00D5046C"/>
    <w:rsid w:val="00D50B6C"/>
    <w:rsid w:val="00D5471C"/>
    <w:rsid w:val="00D5631B"/>
    <w:rsid w:val="00D56640"/>
    <w:rsid w:val="00D577D1"/>
    <w:rsid w:val="00D60634"/>
    <w:rsid w:val="00D6189A"/>
    <w:rsid w:val="00D62E7F"/>
    <w:rsid w:val="00D65ACB"/>
    <w:rsid w:val="00D666C4"/>
    <w:rsid w:val="00D6719C"/>
    <w:rsid w:val="00D700CA"/>
    <w:rsid w:val="00D70FF5"/>
    <w:rsid w:val="00D71FA8"/>
    <w:rsid w:val="00D73194"/>
    <w:rsid w:val="00D73DB4"/>
    <w:rsid w:val="00D74244"/>
    <w:rsid w:val="00D755CE"/>
    <w:rsid w:val="00D75B67"/>
    <w:rsid w:val="00D76A72"/>
    <w:rsid w:val="00D770E4"/>
    <w:rsid w:val="00D77672"/>
    <w:rsid w:val="00D821A7"/>
    <w:rsid w:val="00D8314E"/>
    <w:rsid w:val="00D85230"/>
    <w:rsid w:val="00D8530C"/>
    <w:rsid w:val="00D8690B"/>
    <w:rsid w:val="00D90034"/>
    <w:rsid w:val="00D90895"/>
    <w:rsid w:val="00D91A02"/>
    <w:rsid w:val="00D92199"/>
    <w:rsid w:val="00D92E70"/>
    <w:rsid w:val="00DA093F"/>
    <w:rsid w:val="00DA2FA5"/>
    <w:rsid w:val="00DA567D"/>
    <w:rsid w:val="00DA7860"/>
    <w:rsid w:val="00DB1C54"/>
    <w:rsid w:val="00DB6833"/>
    <w:rsid w:val="00DB688B"/>
    <w:rsid w:val="00DB7035"/>
    <w:rsid w:val="00DC27B4"/>
    <w:rsid w:val="00DC52FF"/>
    <w:rsid w:val="00DD2D51"/>
    <w:rsid w:val="00DD5CCF"/>
    <w:rsid w:val="00DD6420"/>
    <w:rsid w:val="00DE0019"/>
    <w:rsid w:val="00DE0964"/>
    <w:rsid w:val="00DE2B01"/>
    <w:rsid w:val="00DE324B"/>
    <w:rsid w:val="00DE4565"/>
    <w:rsid w:val="00DE633A"/>
    <w:rsid w:val="00DF1643"/>
    <w:rsid w:val="00DF30DB"/>
    <w:rsid w:val="00DF45F2"/>
    <w:rsid w:val="00DF633A"/>
    <w:rsid w:val="00DF6623"/>
    <w:rsid w:val="00DF7797"/>
    <w:rsid w:val="00E01D26"/>
    <w:rsid w:val="00E038C4"/>
    <w:rsid w:val="00E04AA9"/>
    <w:rsid w:val="00E068FE"/>
    <w:rsid w:val="00E078E0"/>
    <w:rsid w:val="00E13CBC"/>
    <w:rsid w:val="00E32548"/>
    <w:rsid w:val="00E33229"/>
    <w:rsid w:val="00E3627F"/>
    <w:rsid w:val="00E36714"/>
    <w:rsid w:val="00E37ECE"/>
    <w:rsid w:val="00E416D8"/>
    <w:rsid w:val="00E41FDD"/>
    <w:rsid w:val="00E43CBF"/>
    <w:rsid w:val="00E458BE"/>
    <w:rsid w:val="00E46DF0"/>
    <w:rsid w:val="00E470FC"/>
    <w:rsid w:val="00E515C2"/>
    <w:rsid w:val="00E52C4F"/>
    <w:rsid w:val="00E53454"/>
    <w:rsid w:val="00E54EA1"/>
    <w:rsid w:val="00E6601D"/>
    <w:rsid w:val="00E67002"/>
    <w:rsid w:val="00E706D2"/>
    <w:rsid w:val="00E7234F"/>
    <w:rsid w:val="00E724EC"/>
    <w:rsid w:val="00E73DA4"/>
    <w:rsid w:val="00E754A5"/>
    <w:rsid w:val="00E768D9"/>
    <w:rsid w:val="00E80B94"/>
    <w:rsid w:val="00E817B2"/>
    <w:rsid w:val="00E83A97"/>
    <w:rsid w:val="00E97049"/>
    <w:rsid w:val="00EA1EC3"/>
    <w:rsid w:val="00EA31F0"/>
    <w:rsid w:val="00EA4E12"/>
    <w:rsid w:val="00EB23C6"/>
    <w:rsid w:val="00EB4762"/>
    <w:rsid w:val="00EB5289"/>
    <w:rsid w:val="00EC02B7"/>
    <w:rsid w:val="00EC4C76"/>
    <w:rsid w:val="00ED4700"/>
    <w:rsid w:val="00EE1601"/>
    <w:rsid w:val="00EE38B7"/>
    <w:rsid w:val="00EE5B88"/>
    <w:rsid w:val="00EE612C"/>
    <w:rsid w:val="00EE6E75"/>
    <w:rsid w:val="00EF27EC"/>
    <w:rsid w:val="00EF5EE0"/>
    <w:rsid w:val="00F00362"/>
    <w:rsid w:val="00F01205"/>
    <w:rsid w:val="00F063ED"/>
    <w:rsid w:val="00F06642"/>
    <w:rsid w:val="00F0666C"/>
    <w:rsid w:val="00F1038E"/>
    <w:rsid w:val="00F13445"/>
    <w:rsid w:val="00F16155"/>
    <w:rsid w:val="00F20F74"/>
    <w:rsid w:val="00F27AD7"/>
    <w:rsid w:val="00F3359D"/>
    <w:rsid w:val="00F347F1"/>
    <w:rsid w:val="00F35F0F"/>
    <w:rsid w:val="00F3629A"/>
    <w:rsid w:val="00F3629C"/>
    <w:rsid w:val="00F4009D"/>
    <w:rsid w:val="00F43200"/>
    <w:rsid w:val="00F4394E"/>
    <w:rsid w:val="00F44F07"/>
    <w:rsid w:val="00F4535C"/>
    <w:rsid w:val="00F45B70"/>
    <w:rsid w:val="00F46063"/>
    <w:rsid w:val="00F465BF"/>
    <w:rsid w:val="00F46D0C"/>
    <w:rsid w:val="00F5161B"/>
    <w:rsid w:val="00F57627"/>
    <w:rsid w:val="00F62382"/>
    <w:rsid w:val="00F62D40"/>
    <w:rsid w:val="00F6550A"/>
    <w:rsid w:val="00F66979"/>
    <w:rsid w:val="00F672C9"/>
    <w:rsid w:val="00F74417"/>
    <w:rsid w:val="00F76295"/>
    <w:rsid w:val="00F76E0A"/>
    <w:rsid w:val="00F77940"/>
    <w:rsid w:val="00F80BC7"/>
    <w:rsid w:val="00F8300F"/>
    <w:rsid w:val="00F83220"/>
    <w:rsid w:val="00F864DE"/>
    <w:rsid w:val="00F869B7"/>
    <w:rsid w:val="00F86FC5"/>
    <w:rsid w:val="00F873AC"/>
    <w:rsid w:val="00F92CC6"/>
    <w:rsid w:val="00F94126"/>
    <w:rsid w:val="00F9568C"/>
    <w:rsid w:val="00F97CC9"/>
    <w:rsid w:val="00FA4E0A"/>
    <w:rsid w:val="00FA7471"/>
    <w:rsid w:val="00FA773D"/>
    <w:rsid w:val="00FB20D0"/>
    <w:rsid w:val="00FB2160"/>
    <w:rsid w:val="00FB23A6"/>
    <w:rsid w:val="00FB2EB1"/>
    <w:rsid w:val="00FB4040"/>
    <w:rsid w:val="00FB552A"/>
    <w:rsid w:val="00FC170F"/>
    <w:rsid w:val="00FC18F5"/>
    <w:rsid w:val="00FC2CD0"/>
    <w:rsid w:val="00FC40D4"/>
    <w:rsid w:val="00FC53BB"/>
    <w:rsid w:val="00FC53F0"/>
    <w:rsid w:val="00FD3152"/>
    <w:rsid w:val="00FE03D2"/>
    <w:rsid w:val="00FE0D9C"/>
    <w:rsid w:val="00FF0A75"/>
    <w:rsid w:val="00FF39A5"/>
    <w:rsid w:val="00FF42BE"/>
    <w:rsid w:val="00FF65EC"/>
    <w:rsid w:val="00FF6D30"/>
    <w:rsid w:val="00FF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1a4fa9,#1a61a9,#83b81a,#bb1c82"/>
    </o:shapedefaults>
    <o:shapelayout v:ext="edit">
      <o:idmap v:ext="edit" data="1"/>
    </o:shapelayout>
  </w:shapeDefaults>
  <w:decimalSymbol w:val=","/>
  <w:listSeparator w:val=";"/>
  <w14:docId w14:val="014C0A08"/>
  <w15:docId w15:val="{8989587A-074E-4A6E-A470-D8D60A5A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BF4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link w:val="Balk1Char"/>
    <w:autoRedefine/>
    <w:qFormat/>
    <w:rsid w:val="00C731D7"/>
    <w:pPr>
      <w:keepNext/>
      <w:numPr>
        <w:numId w:val="2"/>
      </w:numPr>
      <w:spacing w:before="240" w:after="60"/>
      <w:outlineLvl w:val="0"/>
    </w:pPr>
    <w:rPr>
      <w:rFonts w:ascii="Amadeus" w:hAnsi="Amadeus" w:cs="Arial"/>
      <w:b/>
      <w:bCs/>
      <w:color w:val="1A61A9"/>
      <w:kern w:val="32"/>
      <w:sz w:val="32"/>
      <w:szCs w:val="32"/>
    </w:rPr>
  </w:style>
  <w:style w:type="paragraph" w:styleId="Balk2">
    <w:name w:val="heading 2"/>
    <w:basedOn w:val="Normal"/>
    <w:next w:val="Normal"/>
    <w:autoRedefine/>
    <w:qFormat/>
    <w:rsid w:val="003E2C6A"/>
    <w:pPr>
      <w:keepNext/>
      <w:numPr>
        <w:ilvl w:val="1"/>
        <w:numId w:val="2"/>
      </w:numPr>
      <w:spacing w:before="240" w:after="60"/>
      <w:jc w:val="both"/>
      <w:outlineLvl w:val="1"/>
    </w:pPr>
    <w:rPr>
      <w:rFonts w:ascii="Amadeus" w:hAnsi="Amadeus" w:cs="Arial"/>
      <w:b/>
      <w:bCs/>
      <w:iCs/>
      <w:color w:val="1A61A9"/>
      <w:sz w:val="28"/>
      <w:szCs w:val="28"/>
    </w:rPr>
  </w:style>
  <w:style w:type="paragraph" w:styleId="Balk3">
    <w:name w:val="heading 3"/>
    <w:basedOn w:val="Normal"/>
    <w:next w:val="Normal"/>
    <w:link w:val="Balk3Char"/>
    <w:autoRedefine/>
    <w:qFormat/>
    <w:rsid w:val="003C12B0"/>
    <w:pPr>
      <w:keepNext/>
      <w:numPr>
        <w:ilvl w:val="2"/>
        <w:numId w:val="2"/>
      </w:numPr>
      <w:spacing w:before="240" w:after="60"/>
      <w:outlineLvl w:val="2"/>
    </w:pPr>
    <w:rPr>
      <w:rFonts w:ascii="Amadeus" w:hAnsi="Amadeus" w:cs="Arial"/>
      <w:bCs/>
      <w:color w:val="1A61A9"/>
      <w:sz w:val="24"/>
      <w:szCs w:val="26"/>
    </w:rPr>
  </w:style>
  <w:style w:type="paragraph" w:styleId="Balk4">
    <w:name w:val="heading 4"/>
    <w:basedOn w:val="Normal"/>
    <w:next w:val="Normal"/>
    <w:qFormat/>
    <w:rsid w:val="00D43F8E"/>
    <w:pPr>
      <w:keepNext/>
      <w:numPr>
        <w:ilvl w:val="3"/>
        <w:numId w:val="2"/>
      </w:numPr>
      <w:spacing w:before="240" w:after="60"/>
      <w:outlineLvl w:val="3"/>
    </w:pPr>
    <w:rPr>
      <w:rFonts w:eastAsia="Arial Unicode MS" w:cs="Arial"/>
      <w:bCs/>
      <w:color w:val="1A61A9"/>
      <w:szCs w:val="28"/>
    </w:rPr>
  </w:style>
  <w:style w:type="paragraph" w:styleId="Balk5">
    <w:name w:val="heading 5"/>
    <w:basedOn w:val="Normal"/>
    <w:next w:val="Normal"/>
    <w:qFormat/>
    <w:rsid w:val="00D43F8E"/>
    <w:pPr>
      <w:numPr>
        <w:ilvl w:val="4"/>
        <w:numId w:val="2"/>
      </w:numPr>
      <w:spacing w:before="240" w:after="60"/>
      <w:outlineLvl w:val="4"/>
    </w:pPr>
    <w:rPr>
      <w:rFonts w:eastAsia="Arial Unicode MS" w:cs="Arial"/>
      <w:bCs/>
      <w:iCs/>
      <w:color w:val="1A61A9"/>
      <w:szCs w:val="26"/>
    </w:rPr>
  </w:style>
  <w:style w:type="paragraph" w:styleId="Balk6">
    <w:name w:val="heading 6"/>
    <w:basedOn w:val="Normal"/>
    <w:next w:val="Normal"/>
    <w:qFormat/>
    <w:rsid w:val="00D43F8E"/>
    <w:pPr>
      <w:numPr>
        <w:ilvl w:val="5"/>
        <w:numId w:val="2"/>
      </w:numPr>
      <w:spacing w:before="240" w:after="60"/>
      <w:outlineLvl w:val="5"/>
    </w:pPr>
    <w:rPr>
      <w:rFonts w:eastAsia="Arial Unicode MS" w:cs="Arial"/>
      <w:bCs/>
      <w:color w:val="1A61A9"/>
    </w:rPr>
  </w:style>
  <w:style w:type="paragraph" w:styleId="Balk7">
    <w:name w:val="heading 7"/>
    <w:basedOn w:val="Normal"/>
    <w:next w:val="Normal"/>
    <w:qFormat/>
    <w:rsid w:val="00D43F8E"/>
    <w:pPr>
      <w:numPr>
        <w:ilvl w:val="6"/>
        <w:numId w:val="2"/>
      </w:numPr>
      <w:spacing w:before="240" w:after="60"/>
      <w:outlineLvl w:val="6"/>
    </w:pPr>
    <w:rPr>
      <w:rFonts w:eastAsia="Arial Unicode MS" w:cs="Arial"/>
      <w:color w:val="1A61A9"/>
      <w:szCs w:val="24"/>
    </w:rPr>
  </w:style>
  <w:style w:type="paragraph" w:styleId="Balk8">
    <w:name w:val="heading 8"/>
    <w:basedOn w:val="Normal"/>
    <w:next w:val="Normal"/>
    <w:qFormat/>
    <w:rsid w:val="00D43F8E"/>
    <w:pPr>
      <w:numPr>
        <w:ilvl w:val="7"/>
        <w:numId w:val="2"/>
      </w:numPr>
      <w:spacing w:before="240" w:after="60"/>
      <w:outlineLvl w:val="7"/>
    </w:pPr>
    <w:rPr>
      <w:iCs/>
      <w:color w:val="1A61A9"/>
      <w:szCs w:val="24"/>
    </w:rPr>
  </w:style>
  <w:style w:type="paragraph" w:styleId="Balk9">
    <w:name w:val="heading 9"/>
    <w:basedOn w:val="Normal"/>
    <w:next w:val="Normal"/>
    <w:qFormat/>
    <w:rsid w:val="00D43F8E"/>
    <w:pPr>
      <w:numPr>
        <w:ilvl w:val="8"/>
        <w:numId w:val="2"/>
      </w:numPr>
      <w:spacing w:before="240" w:after="60"/>
      <w:outlineLvl w:val="8"/>
    </w:pPr>
    <w:rPr>
      <w:rFonts w:eastAsia="Arial Unicode MS" w:cs="Arial"/>
      <w:color w:val="1A61A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7C6A21"/>
    <w:pPr>
      <w:tabs>
        <w:tab w:val="center" w:pos="4153"/>
        <w:tab w:val="right" w:pos="8306"/>
      </w:tabs>
    </w:pPr>
    <w:rPr>
      <w:b/>
      <w:color w:val="000000"/>
      <w:sz w:val="20"/>
    </w:rPr>
  </w:style>
  <w:style w:type="paragraph" w:styleId="AltBilgi">
    <w:name w:val="footer"/>
    <w:basedOn w:val="Normal"/>
    <w:rsid w:val="007C6A21"/>
    <w:pPr>
      <w:tabs>
        <w:tab w:val="center" w:pos="4153"/>
        <w:tab w:val="right" w:pos="8306"/>
      </w:tabs>
      <w:spacing w:line="192" w:lineRule="exact"/>
    </w:pPr>
    <w:rPr>
      <w:color w:val="000000"/>
      <w:sz w:val="16"/>
    </w:rPr>
  </w:style>
  <w:style w:type="table" w:styleId="TabloKlavuzu">
    <w:name w:val="Table Grid"/>
    <w:basedOn w:val="NormalTablo"/>
    <w:rsid w:val="00943E7B"/>
    <w:rPr>
      <w:rFonts w:ascii="Microsoft Sans Serif" w:hAnsi="Microsoft Sans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nnotMetni">
    <w:name w:val="endnote text"/>
    <w:basedOn w:val="Normal"/>
    <w:semiHidden/>
    <w:rsid w:val="001F11EE"/>
    <w:rPr>
      <w:sz w:val="20"/>
      <w:szCs w:val="20"/>
    </w:rPr>
  </w:style>
  <w:style w:type="character" w:styleId="SonnotBavurusu">
    <w:name w:val="endnote reference"/>
    <w:semiHidden/>
    <w:rsid w:val="001F11EE"/>
    <w:rPr>
      <w:vertAlign w:val="superscript"/>
    </w:rPr>
  </w:style>
  <w:style w:type="character" w:customStyle="1" w:styleId="Balk1Char">
    <w:name w:val="Başlık 1 Char"/>
    <w:link w:val="Balk1"/>
    <w:rsid w:val="00C731D7"/>
    <w:rPr>
      <w:rFonts w:ascii="Amadeus" w:hAnsi="Amadeus" w:cs="Arial"/>
      <w:b/>
      <w:bCs/>
      <w:color w:val="1A61A9"/>
      <w:kern w:val="32"/>
      <w:sz w:val="32"/>
      <w:szCs w:val="32"/>
    </w:rPr>
  </w:style>
  <w:style w:type="paragraph" w:styleId="T1">
    <w:name w:val="toc 1"/>
    <w:basedOn w:val="Normal"/>
    <w:next w:val="Normal"/>
    <w:autoRedefine/>
    <w:uiPriority w:val="39"/>
    <w:rsid w:val="004611E6"/>
    <w:pPr>
      <w:tabs>
        <w:tab w:val="right" w:leader="dot" w:pos="8931"/>
      </w:tabs>
      <w:ind w:right="-1"/>
    </w:pPr>
  </w:style>
  <w:style w:type="paragraph" w:styleId="T2">
    <w:name w:val="toc 2"/>
    <w:basedOn w:val="Normal"/>
    <w:next w:val="Normal"/>
    <w:autoRedefine/>
    <w:uiPriority w:val="39"/>
    <w:rsid w:val="004611E6"/>
    <w:pPr>
      <w:tabs>
        <w:tab w:val="right" w:leader="dot" w:pos="8931"/>
      </w:tabs>
      <w:ind w:left="440" w:right="-1"/>
    </w:pPr>
  </w:style>
  <w:style w:type="paragraph" w:styleId="T3">
    <w:name w:val="toc 3"/>
    <w:basedOn w:val="Normal"/>
    <w:next w:val="Normal"/>
    <w:autoRedefine/>
    <w:uiPriority w:val="39"/>
    <w:rsid w:val="004611E6"/>
    <w:pPr>
      <w:tabs>
        <w:tab w:val="right" w:leader="dot" w:pos="8931"/>
      </w:tabs>
      <w:ind w:left="720" w:right="-1"/>
    </w:pPr>
  </w:style>
  <w:style w:type="character" w:styleId="Kpr">
    <w:name w:val="Hyperlink"/>
    <w:rsid w:val="007C6A21"/>
    <w:rPr>
      <w:rFonts w:ascii="Arial" w:hAnsi="Arial"/>
      <w:color w:val="0000FF"/>
      <w:sz w:val="24"/>
      <w:u w:val="single"/>
    </w:rPr>
  </w:style>
  <w:style w:type="paragraph" w:styleId="DipnotMetni">
    <w:name w:val="footnote text"/>
    <w:basedOn w:val="Normal"/>
    <w:semiHidden/>
    <w:rsid w:val="00DE2B01"/>
    <w:rPr>
      <w:sz w:val="20"/>
      <w:szCs w:val="20"/>
    </w:rPr>
  </w:style>
  <w:style w:type="character" w:styleId="DipnotBavurusu">
    <w:name w:val="footnote reference"/>
    <w:semiHidden/>
    <w:rsid w:val="00DE2B01"/>
    <w:rPr>
      <w:vertAlign w:val="superscript"/>
    </w:rPr>
  </w:style>
  <w:style w:type="paragraph" w:customStyle="1" w:styleId="Footnote">
    <w:name w:val="Footnote"/>
    <w:basedOn w:val="DipnotMetni"/>
    <w:autoRedefine/>
    <w:rsid w:val="000B31BF"/>
    <w:rPr>
      <w:color w:val="1C1C1C"/>
      <w:sz w:val="16"/>
    </w:rPr>
  </w:style>
  <w:style w:type="character" w:styleId="SayfaNumaras">
    <w:name w:val="page number"/>
    <w:rsid w:val="000763C4"/>
    <w:rPr>
      <w:rFonts w:ascii="Microsoft Sans Serif" w:hAnsi="Microsoft Sans Serif"/>
      <w:color w:val="333333"/>
      <w:sz w:val="16"/>
    </w:rPr>
  </w:style>
  <w:style w:type="numbering" w:customStyle="1" w:styleId="Bulleted">
    <w:name w:val="Bulleted"/>
    <w:basedOn w:val="ListeYok"/>
    <w:rsid w:val="00A06622"/>
    <w:pPr>
      <w:numPr>
        <w:numId w:val="1"/>
      </w:numPr>
    </w:pPr>
  </w:style>
  <w:style w:type="paragraph" w:styleId="BalonMetni">
    <w:name w:val="Balloon Text"/>
    <w:basedOn w:val="Normal"/>
    <w:semiHidden/>
    <w:rsid w:val="00586B3E"/>
    <w:rPr>
      <w:rFonts w:ascii="Tahoma" w:hAnsi="Tahoma" w:cs="Tahoma"/>
      <w:sz w:val="16"/>
      <w:szCs w:val="16"/>
    </w:rPr>
  </w:style>
  <w:style w:type="paragraph" w:customStyle="1" w:styleId="CoverHeading1">
    <w:name w:val="Cover Heading 1"/>
    <w:basedOn w:val="Normal"/>
    <w:rsid w:val="00A06622"/>
    <w:pPr>
      <w:framePr w:hSpace="180" w:wrap="around" w:vAnchor="text" w:hAnchor="margin" w:xAlign="center" w:y="165"/>
      <w:spacing w:line="720" w:lineRule="exact"/>
    </w:pPr>
    <w:rPr>
      <w:b/>
      <w:color w:val="1A61A9"/>
      <w:sz w:val="60"/>
      <w:szCs w:val="56"/>
    </w:rPr>
  </w:style>
  <w:style w:type="paragraph" w:customStyle="1" w:styleId="CoverHeading2">
    <w:name w:val="Cover Heading 2"/>
    <w:basedOn w:val="Normal"/>
    <w:rsid w:val="00A06622"/>
    <w:pPr>
      <w:framePr w:hSpace="180" w:wrap="around" w:vAnchor="text" w:hAnchor="margin" w:xAlign="center" w:y="165"/>
      <w:spacing w:line="576" w:lineRule="exact"/>
    </w:pPr>
    <w:rPr>
      <w:b/>
      <w:color w:val="1A61A9"/>
      <w:sz w:val="48"/>
      <w:szCs w:val="48"/>
    </w:rPr>
  </w:style>
  <w:style w:type="paragraph" w:customStyle="1" w:styleId="CoverHeading3">
    <w:name w:val="Cover Heading 3"/>
    <w:basedOn w:val="Normal"/>
    <w:rsid w:val="00A06622"/>
    <w:pPr>
      <w:framePr w:hSpace="180" w:wrap="around" w:vAnchor="text" w:hAnchor="margin" w:xAlign="center" w:y="165"/>
      <w:spacing w:line="432" w:lineRule="exact"/>
    </w:pPr>
    <w:rPr>
      <w:b/>
      <w:color w:val="1A61A9"/>
      <w:sz w:val="32"/>
      <w:szCs w:val="40"/>
    </w:rPr>
  </w:style>
  <w:style w:type="character" w:customStyle="1" w:styleId="IndexHeading1">
    <w:name w:val="Index Heading1"/>
    <w:rsid w:val="00A06622"/>
    <w:rPr>
      <w:rFonts w:ascii="Arial" w:hAnsi="Arial"/>
      <w:b/>
      <w:bCs/>
      <w:color w:val="1A61A9"/>
      <w:sz w:val="36"/>
    </w:rPr>
  </w:style>
  <w:style w:type="paragraph" w:styleId="Dizin1">
    <w:name w:val="index 1"/>
    <w:basedOn w:val="Normal"/>
    <w:next w:val="Normal"/>
    <w:autoRedefine/>
    <w:semiHidden/>
    <w:rsid w:val="00057A84"/>
    <w:pPr>
      <w:ind w:left="220" w:hanging="220"/>
    </w:pPr>
  </w:style>
  <w:style w:type="paragraph" w:styleId="Dizin2">
    <w:name w:val="index 2"/>
    <w:basedOn w:val="Normal"/>
    <w:next w:val="Normal"/>
    <w:autoRedefine/>
    <w:semiHidden/>
    <w:rsid w:val="00057A84"/>
    <w:pPr>
      <w:ind w:left="440" w:hanging="220"/>
    </w:pPr>
  </w:style>
  <w:style w:type="character" w:customStyle="1" w:styleId="IndexHeading2">
    <w:name w:val="Index Heading2"/>
    <w:basedOn w:val="VarsaylanParagrafYazTipi"/>
    <w:rsid w:val="00111BF4"/>
    <w:rPr>
      <w:rFonts w:ascii="Arial" w:hAnsi="Arial"/>
      <w:b/>
      <w:bCs/>
      <w:color w:val="1A61A9"/>
      <w:sz w:val="36"/>
    </w:rPr>
  </w:style>
  <w:style w:type="paragraph" w:styleId="ListeParagraf">
    <w:name w:val="List Paragraph"/>
    <w:basedOn w:val="Normal"/>
    <w:uiPriority w:val="34"/>
    <w:qFormat/>
    <w:rsid w:val="00796873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3C12B0"/>
    <w:rPr>
      <w:rFonts w:ascii="Amadeus" w:hAnsi="Amadeus" w:cs="Arial"/>
      <w:bCs/>
      <w:color w:val="1A61A9"/>
      <w:sz w:val="24"/>
      <w:szCs w:val="26"/>
    </w:rPr>
  </w:style>
  <w:style w:type="paragraph" w:styleId="NormalWeb">
    <w:name w:val="Normal (Web)"/>
    <w:basedOn w:val="Normal"/>
    <w:uiPriority w:val="99"/>
    <w:semiHidden/>
    <w:unhideWhenUsed/>
    <w:rsid w:val="00C12C5F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styleId="zlenenKpr">
    <w:name w:val="FollowedHyperlink"/>
    <w:basedOn w:val="VarsaylanParagrafYazTipi"/>
    <w:semiHidden/>
    <w:unhideWhenUsed/>
    <w:rsid w:val="00EA4E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63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736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79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683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85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4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2354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8594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9704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071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stafa.ozalcin\Desktop\Branding\Amadeus%20Logo%20and%20Templates\Word\Corporate_StandardDoc_numberheadings_confidential.dotx" TargetMode="External"/></Relationships>
</file>

<file path=word/theme/theme1.xml><?xml version="1.0" encoding="utf-8"?>
<a:theme xmlns:a="http://schemas.openxmlformats.org/drawingml/2006/main" name="Office Theme">
  <a:themeElements>
    <a:clrScheme name="Custom 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274B0"/>
      </a:accent1>
      <a:accent2>
        <a:srgbClr val="C0504D"/>
      </a:accent2>
      <a:accent3>
        <a:srgbClr val="F2F2F2"/>
      </a:accent3>
      <a:accent4>
        <a:srgbClr val="8064A2"/>
      </a:accent4>
      <a:accent5>
        <a:srgbClr val="D8D8D8"/>
      </a:accent5>
      <a:accent6>
        <a:srgbClr val="C000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CAFC2-17B5-4B23-A8F8-0F3AB418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Corporate_StandardDoc_numberheadings_confidential</Template>
  <TotalTime>6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 Gulsun</dc:creator>
  <cp:lastModifiedBy>Niyazi Koçak</cp:lastModifiedBy>
  <cp:revision>8</cp:revision>
  <cp:lastPrinted>2025-03-06T21:40:00Z</cp:lastPrinted>
  <dcterms:created xsi:type="dcterms:W3CDTF">2023-08-29T10:14:00Z</dcterms:created>
  <dcterms:modified xsi:type="dcterms:W3CDTF">2025-03-06T21:40:00Z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January 2008</vt:lpwstr>
  </property>
</Properties>
</file>